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8C10" w14:textId="77777777" w:rsidR="007A5714" w:rsidRDefault="007A5714" w:rsidP="00EB0771">
      <w:pPr>
        <w:pStyle w:val="KeinLeerraum"/>
      </w:pPr>
      <w:r w:rsidRPr="00050E60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6C43102F" wp14:editId="63D0CE9D">
            <wp:simplePos x="0" y="0"/>
            <wp:positionH relativeFrom="page">
              <wp:align>left</wp:align>
            </wp:positionH>
            <wp:positionV relativeFrom="paragraph">
              <wp:posOffset>-898497</wp:posOffset>
            </wp:positionV>
            <wp:extent cx="7563600" cy="4017600"/>
            <wp:effectExtent l="0" t="0" r="0" b="2540"/>
            <wp:wrapNone/>
            <wp:docPr id="1" name="Grafik 1" descr="cid:FA7929F3-0986-4518-A3AA-78C152152607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61B566-1F17-4317-A05E-267DBF0EE310" descr="cid:FA7929F3-0986-4518-A3AA-78C152152607@fritz.box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00" cy="40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F53282" w14:textId="77777777" w:rsidR="00EC329B" w:rsidRDefault="00EC329B" w:rsidP="00EC329B">
      <w:r>
        <w:br w:type="page"/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933A78" wp14:editId="1736FAD8">
                <wp:simplePos x="0" y="0"/>
                <wp:positionH relativeFrom="margin">
                  <wp:posOffset>0</wp:posOffset>
                </wp:positionH>
                <wp:positionV relativeFrom="margin">
                  <wp:posOffset>8165465</wp:posOffset>
                </wp:positionV>
                <wp:extent cx="6408751" cy="7620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8F10DF" w14:textId="2DF942AC" w:rsidR="0050755F" w:rsidRPr="006819B1" w:rsidRDefault="002B4DA0" w:rsidP="0050755F">
                            <w:pPr>
                              <w:pStyle w:val="Zwischenberschrif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Stand </w:t>
                            </w:r>
                            <w:sdt>
                              <w:sdtPr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id w:val="-367759684"/>
                                <w:placeholder>
                                  <w:docPart w:val="0CE02062475546ADA3C357240399AC59"/>
                                </w:placeholder>
                                <w:date w:fullDate="2026-05-15T00:00:00Z">
                                  <w:dateFormat w:val="dd.MM.yyyy"/>
                                  <w:lid w:val="de-D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4C2AEF">
                                  <w:rPr>
                                    <w:rFonts w:cs="Microsoft Sans Serif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15.05.2026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933A7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42.95pt;width:504.65pt;height:60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" filled="f" stroked="f">
                <v:textbox>
                  <w:txbxContent>
                    <w:p w14:paraId="108F10DF" w14:textId="2DF942AC" w:rsidR="0050755F" w:rsidRPr="006819B1" w:rsidRDefault="002B4DA0" w:rsidP="0050755F">
                      <w:pPr>
                        <w:pStyle w:val="Zwischenberschrift"/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Stand </w:t>
                      </w:r>
                      <w:sdt>
                        <w:sdtPr>
                          <w:rPr>
                            <w:rFonts w:cs="Microsoft Sans Serif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id w:val="-367759684"/>
                          <w:placeholder>
                            <w:docPart w:val="0CE02062475546ADA3C357240399AC59"/>
                          </w:placeholder>
                          <w:date w:fullDate="2026-05-15T00:00:00Z">
                            <w:dateFormat w:val="dd.MM.yyyy"/>
                            <w:lid w:val="de-D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4C2AEF">
                            <w:rPr>
                              <w:rFonts w:cs="Microsoft Sans Serif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15.05.2026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41DD80" wp14:editId="00DB57B6">
                <wp:simplePos x="0" y="0"/>
                <wp:positionH relativeFrom="margin">
                  <wp:posOffset>0</wp:posOffset>
                </wp:positionH>
                <wp:positionV relativeFrom="margin">
                  <wp:posOffset>5936615</wp:posOffset>
                </wp:positionV>
                <wp:extent cx="6408751" cy="187642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AC7FF" w14:textId="557F109A" w:rsidR="0050755F" w:rsidRPr="000141DD" w:rsidRDefault="004C2AEF" w:rsidP="0050755F">
                            <w:pPr>
                              <w:pStyle w:val="Textkrper"/>
                              <w:spacing w:line="560" w:lineRule="exac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4C2AEF">
                              <w:rPr>
                                <w:rFonts w:cs="Microsoft Sans Serif"/>
                                <w:color w:val="FFFFFF" w:themeColor="background1"/>
                                <w:sz w:val="52"/>
                                <w:szCs w:val="52"/>
                              </w:rPr>
                              <w:t xml:space="preserve">Modell- und </w:t>
                            </w:r>
                            <w:proofErr w:type="spellStart"/>
                            <w:r w:rsidRPr="004C2AEF">
                              <w:rPr>
                                <w:rFonts w:cs="Microsoft Sans Serif"/>
                                <w:color w:val="FFFFFF" w:themeColor="background1"/>
                                <w:sz w:val="52"/>
                                <w:szCs w:val="52"/>
                              </w:rPr>
                              <w:t>Benchmarkdokumentation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1DD80" id="_x0000_s1027" type="#_x0000_t202" style="position:absolute;margin-left:0;margin-top:467.45pt;width:504.65pt;height:14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" filled="f" stroked="f">
                <v:textbox>
                  <w:txbxContent>
                    <w:p w14:paraId="620AC7FF" w14:textId="557F109A" w:rsidR="0050755F" w:rsidRPr="000141DD" w:rsidRDefault="004C2AEF" w:rsidP="0050755F">
                      <w:pPr>
                        <w:pStyle w:val="Textkrper"/>
                        <w:spacing w:line="560" w:lineRule="exact"/>
                        <w:rPr>
                          <w:rFonts w:cs="Microsoft Sans Serif"/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 w:rsidRPr="004C2AEF">
                        <w:rPr>
                          <w:rFonts w:cs="Microsoft Sans Serif"/>
                          <w:color w:val="FFFFFF" w:themeColor="background1"/>
                          <w:sz w:val="52"/>
                          <w:szCs w:val="52"/>
                        </w:rPr>
                        <w:t xml:space="preserve">Modell- und </w:t>
                      </w:r>
                      <w:proofErr w:type="spellStart"/>
                      <w:r w:rsidRPr="004C2AEF">
                        <w:rPr>
                          <w:rFonts w:cs="Microsoft Sans Serif"/>
                          <w:color w:val="FFFFFF" w:themeColor="background1"/>
                          <w:sz w:val="52"/>
                          <w:szCs w:val="52"/>
                        </w:rPr>
                        <w:t>Benchmarkdokumentation</w:t>
                      </w:r>
                      <w:proofErr w:type="spellEnd"/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C09D48" wp14:editId="6D5ECDE3">
                <wp:simplePos x="0" y="0"/>
                <wp:positionH relativeFrom="margin">
                  <wp:posOffset>0</wp:posOffset>
                </wp:positionH>
                <wp:positionV relativeFrom="margin">
                  <wp:posOffset>3850640</wp:posOffset>
                </wp:positionV>
                <wp:extent cx="6408420" cy="187642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420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4A455" w14:textId="2B66B613" w:rsidR="0050755F" w:rsidRPr="0038218F" w:rsidRDefault="002211A4" w:rsidP="0050755F">
                            <w:pPr>
                              <w:pStyle w:val="Textkrper"/>
                              <w:spacing w:line="820" w:lineRule="exact"/>
                              <w:rPr>
                                <w:rFonts w:ascii="Kohinoor Bold" w:hAnsi="Kohinoor Bold" w:cs="Microsoft Sans Serif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sdt>
                              <w:sdtPr>
                                <w:rPr>
                                  <w:rFonts w:ascii="Kohinoor Bold" w:hAnsi="Kohinoor Bold" w:cs="Microsoft Sans Serif"/>
                                  <w:b/>
                                  <w:color w:val="FFFFFF" w:themeColor="background1"/>
                                  <w:sz w:val="80"/>
                                  <w:szCs w:val="80"/>
                                </w:rPr>
                                <w:alias w:val="Titel"/>
                                <w:tag w:val=""/>
                                <w:id w:val="-1500641932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4C2AEF">
                                  <w:rPr>
                                    <w:rFonts w:ascii="Kohinoor Bold" w:hAnsi="Kohinoor Bold" w:cs="Microsoft Sans Serif"/>
                                    <w:b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t>Anlage B3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C09D48" id="_x0000_s1028" type="#_x0000_t202" style="position:absolute;margin-left:0;margin-top:303.2pt;width:504.6pt;height:147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" filled="f" stroked="f">
                <v:textbox>
                  <w:txbxContent>
                    <w:p w14:paraId="79D4A455" w14:textId="2B66B613" w:rsidR="0050755F" w:rsidRPr="0038218F" w:rsidRDefault="00E7021F" w:rsidP="0050755F">
                      <w:pPr>
                        <w:pStyle w:val="Textkrper"/>
                        <w:spacing w:line="820" w:lineRule="exact"/>
                        <w:rPr>
                          <w:rFonts w:ascii="Kohinoor Bold" w:hAnsi="Kohinoor Bold" w:cs="Microsoft Sans Serif"/>
                          <w:b/>
                          <w:color w:val="FFFFFF" w:themeColor="background1"/>
                          <w:sz w:val="80"/>
                          <w:szCs w:val="80"/>
                        </w:rPr>
                      </w:pPr>
                      <w:sdt>
                        <w:sdtPr>
                          <w:rPr>
                            <w:rFonts w:ascii="Kohinoor Bold" w:hAnsi="Kohinoor Bold" w:cs="Microsoft Sans Serif"/>
                            <w:b/>
                            <w:color w:val="FFFFFF" w:themeColor="background1"/>
                            <w:sz w:val="80"/>
                            <w:szCs w:val="80"/>
                          </w:rPr>
                          <w:alias w:val="Titel"/>
                          <w:tag w:val=""/>
                          <w:id w:val="-150064193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4C2AEF">
                            <w:rPr>
                              <w:rFonts w:ascii="Kohinoor Bold" w:hAnsi="Kohinoor Bold" w:cs="Microsoft Sans Serif"/>
                              <w:b/>
                              <w:color w:val="FFFFFF" w:themeColor="background1"/>
                              <w:sz w:val="80"/>
                              <w:szCs w:val="80"/>
                            </w:rPr>
                            <w:t>Anlage B3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dt>
      <w:sdtPr>
        <w:rPr>
          <w:rFonts w:ascii="Kohinoor Book" w:eastAsiaTheme="minorHAnsi" w:hAnsi="Kohinoor Book" w:cstheme="minorBidi"/>
          <w:color w:val="auto"/>
          <w:sz w:val="20"/>
          <w:szCs w:val="22"/>
          <w:lang w:eastAsia="en-US"/>
        </w:rPr>
        <w:id w:val="-1284874267"/>
        <w:docPartObj>
          <w:docPartGallery w:val="Table of Contents"/>
          <w:docPartUnique/>
        </w:docPartObj>
      </w:sdtPr>
      <w:sdtEndPr>
        <w:rPr>
          <w:b/>
          <w:bCs/>
          <w:szCs w:val="20"/>
        </w:rPr>
      </w:sdtEndPr>
      <w:sdtContent>
        <w:p w14:paraId="329F5FE6" w14:textId="77777777" w:rsidR="002275BD" w:rsidRDefault="002275BD">
          <w:pPr>
            <w:pStyle w:val="Inhaltsverzeichnisberschrift"/>
          </w:pPr>
          <w:r>
            <w:t>Inhaltsverzeichnis</w:t>
          </w:r>
        </w:p>
        <w:p w14:paraId="230264EF" w14:textId="7AF00DD0" w:rsidR="00E7021F" w:rsidRDefault="002275BD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9737988" w:history="1">
            <w:r w:rsidR="00E7021F" w:rsidRPr="001B03F6">
              <w:rPr>
                <w:rStyle w:val="Hyperlink"/>
                <w:noProof/>
              </w:rPr>
              <w:t>1</w:t>
            </w:r>
            <w:r w:rsidR="00E7021F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E7021F" w:rsidRPr="001B03F6">
              <w:rPr>
                <w:rStyle w:val="Hyperlink"/>
                <w:noProof/>
              </w:rPr>
              <w:t>Übersicht eingesetzter Modelle</w:t>
            </w:r>
            <w:r w:rsidR="00E7021F">
              <w:rPr>
                <w:noProof/>
                <w:webHidden/>
              </w:rPr>
              <w:tab/>
            </w:r>
            <w:r w:rsidR="00E7021F">
              <w:rPr>
                <w:noProof/>
                <w:webHidden/>
              </w:rPr>
              <w:fldChar w:fldCharType="begin"/>
            </w:r>
            <w:r w:rsidR="00E7021F">
              <w:rPr>
                <w:noProof/>
                <w:webHidden/>
              </w:rPr>
              <w:instrText xml:space="preserve"> PAGEREF _Toc229737988 \h </w:instrText>
            </w:r>
            <w:r w:rsidR="00E7021F">
              <w:rPr>
                <w:noProof/>
                <w:webHidden/>
              </w:rPr>
            </w:r>
            <w:r w:rsidR="00E7021F">
              <w:rPr>
                <w:noProof/>
                <w:webHidden/>
              </w:rPr>
              <w:fldChar w:fldCharType="separate"/>
            </w:r>
            <w:r w:rsidR="00E7021F">
              <w:rPr>
                <w:noProof/>
                <w:webHidden/>
              </w:rPr>
              <w:t>3</w:t>
            </w:r>
            <w:r w:rsidR="00E7021F">
              <w:rPr>
                <w:noProof/>
                <w:webHidden/>
              </w:rPr>
              <w:fldChar w:fldCharType="end"/>
            </w:r>
          </w:hyperlink>
        </w:p>
        <w:p w14:paraId="2DE6F766" w14:textId="1411970C" w:rsidR="00E7021F" w:rsidRDefault="002211A4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37989" w:history="1">
            <w:r w:rsidR="00E7021F" w:rsidRPr="001B03F6">
              <w:rPr>
                <w:rStyle w:val="Hyperlink"/>
                <w:noProof/>
              </w:rPr>
              <w:t>2</w:t>
            </w:r>
            <w:r w:rsidR="00E7021F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E7021F" w:rsidRPr="001B03F6">
              <w:rPr>
                <w:rStyle w:val="Hyperlink"/>
                <w:noProof/>
              </w:rPr>
              <w:t>Modellstandorte und Verarbeitung</w:t>
            </w:r>
            <w:r w:rsidR="00E7021F">
              <w:rPr>
                <w:noProof/>
                <w:webHidden/>
              </w:rPr>
              <w:tab/>
            </w:r>
            <w:r w:rsidR="00E7021F">
              <w:rPr>
                <w:noProof/>
                <w:webHidden/>
              </w:rPr>
              <w:fldChar w:fldCharType="begin"/>
            </w:r>
            <w:r w:rsidR="00E7021F">
              <w:rPr>
                <w:noProof/>
                <w:webHidden/>
              </w:rPr>
              <w:instrText xml:space="preserve"> PAGEREF _Toc229737989 \h </w:instrText>
            </w:r>
            <w:r w:rsidR="00E7021F">
              <w:rPr>
                <w:noProof/>
                <w:webHidden/>
              </w:rPr>
            </w:r>
            <w:r w:rsidR="00E7021F">
              <w:rPr>
                <w:noProof/>
                <w:webHidden/>
              </w:rPr>
              <w:fldChar w:fldCharType="separate"/>
            </w:r>
            <w:r w:rsidR="00E7021F">
              <w:rPr>
                <w:noProof/>
                <w:webHidden/>
              </w:rPr>
              <w:t>4</w:t>
            </w:r>
            <w:r w:rsidR="00E7021F">
              <w:rPr>
                <w:noProof/>
                <w:webHidden/>
              </w:rPr>
              <w:fldChar w:fldCharType="end"/>
            </w:r>
          </w:hyperlink>
        </w:p>
        <w:p w14:paraId="10ADBDFA" w14:textId="469639E9" w:rsidR="00E7021F" w:rsidRDefault="002211A4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37990" w:history="1">
            <w:r w:rsidR="00E7021F" w:rsidRPr="001B03F6">
              <w:rPr>
                <w:rStyle w:val="Hyperlink"/>
                <w:noProof/>
              </w:rPr>
              <w:t>3</w:t>
            </w:r>
            <w:r w:rsidR="00E7021F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E7021F" w:rsidRPr="001B03F6">
              <w:rPr>
                <w:rStyle w:val="Hyperlink"/>
                <w:noProof/>
              </w:rPr>
              <w:t>Benchmark-Ergebnisse (gemäß M6)</w:t>
            </w:r>
            <w:r w:rsidR="00E7021F">
              <w:rPr>
                <w:noProof/>
                <w:webHidden/>
              </w:rPr>
              <w:tab/>
            </w:r>
            <w:r w:rsidR="00E7021F">
              <w:rPr>
                <w:noProof/>
                <w:webHidden/>
              </w:rPr>
              <w:fldChar w:fldCharType="begin"/>
            </w:r>
            <w:r w:rsidR="00E7021F">
              <w:rPr>
                <w:noProof/>
                <w:webHidden/>
              </w:rPr>
              <w:instrText xml:space="preserve"> PAGEREF _Toc229737990 \h </w:instrText>
            </w:r>
            <w:r w:rsidR="00E7021F">
              <w:rPr>
                <w:noProof/>
                <w:webHidden/>
              </w:rPr>
            </w:r>
            <w:r w:rsidR="00E7021F">
              <w:rPr>
                <w:noProof/>
                <w:webHidden/>
              </w:rPr>
              <w:fldChar w:fldCharType="separate"/>
            </w:r>
            <w:r w:rsidR="00E7021F">
              <w:rPr>
                <w:noProof/>
                <w:webHidden/>
              </w:rPr>
              <w:t>5</w:t>
            </w:r>
            <w:r w:rsidR="00E7021F">
              <w:rPr>
                <w:noProof/>
                <w:webHidden/>
              </w:rPr>
              <w:fldChar w:fldCharType="end"/>
            </w:r>
          </w:hyperlink>
        </w:p>
        <w:p w14:paraId="745DE2F4" w14:textId="322D16D0" w:rsidR="00E7021F" w:rsidRDefault="002211A4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37991" w:history="1">
            <w:r w:rsidR="00E7021F" w:rsidRPr="001B03F6">
              <w:rPr>
                <w:rStyle w:val="Hyperlink"/>
                <w:noProof/>
              </w:rPr>
              <w:t>4</w:t>
            </w:r>
            <w:r w:rsidR="00E7021F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E7021F" w:rsidRPr="001B03F6">
              <w:rPr>
                <w:rStyle w:val="Hyperlink"/>
                <w:noProof/>
              </w:rPr>
              <w:t>Model Cards (Kurzfassung)</w:t>
            </w:r>
            <w:r w:rsidR="00E7021F">
              <w:rPr>
                <w:noProof/>
                <w:webHidden/>
              </w:rPr>
              <w:tab/>
            </w:r>
            <w:r w:rsidR="00E7021F">
              <w:rPr>
                <w:noProof/>
                <w:webHidden/>
              </w:rPr>
              <w:fldChar w:fldCharType="begin"/>
            </w:r>
            <w:r w:rsidR="00E7021F">
              <w:rPr>
                <w:noProof/>
                <w:webHidden/>
              </w:rPr>
              <w:instrText xml:space="preserve"> PAGEREF _Toc229737991 \h </w:instrText>
            </w:r>
            <w:r w:rsidR="00E7021F">
              <w:rPr>
                <w:noProof/>
                <w:webHidden/>
              </w:rPr>
            </w:r>
            <w:r w:rsidR="00E7021F">
              <w:rPr>
                <w:noProof/>
                <w:webHidden/>
              </w:rPr>
              <w:fldChar w:fldCharType="separate"/>
            </w:r>
            <w:r w:rsidR="00E7021F">
              <w:rPr>
                <w:noProof/>
                <w:webHidden/>
              </w:rPr>
              <w:t>6</w:t>
            </w:r>
            <w:r w:rsidR="00E7021F">
              <w:rPr>
                <w:noProof/>
                <w:webHidden/>
              </w:rPr>
              <w:fldChar w:fldCharType="end"/>
            </w:r>
          </w:hyperlink>
        </w:p>
        <w:p w14:paraId="42C100A7" w14:textId="50D8A140" w:rsidR="002275BD" w:rsidRDefault="002275BD">
          <w:r>
            <w:rPr>
              <w:b/>
              <w:bCs/>
            </w:rPr>
            <w:fldChar w:fldCharType="end"/>
          </w:r>
        </w:p>
      </w:sdtContent>
    </w:sdt>
    <w:p w14:paraId="75EDC42D" w14:textId="047A980A" w:rsidR="004C2AEF" w:rsidRDefault="002275BD" w:rsidP="004C2AEF">
      <w:pPr>
        <w:pStyle w:val="1mitNummerierung"/>
      </w:pPr>
      <w:r>
        <w:br w:type="page"/>
      </w:r>
      <w:bookmarkStart w:id="0" w:name="_Toc229737988"/>
      <w:r w:rsidR="004C2AEF">
        <w:lastRenderedPageBreak/>
        <w:t>Übersicht eingesetzter Modelle</w:t>
      </w:r>
      <w:bookmarkEnd w:id="0"/>
    </w:p>
    <w:p w14:paraId="3D8BFBD7" w14:textId="77777777" w:rsidR="004C2AEF" w:rsidRDefault="004C2AEF" w:rsidP="004C2AEF">
      <w:r>
        <w:t>Bitte alle in der angebotenen Plattform eingesetzten KI-Modelle auflisten.</w:t>
      </w:r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485"/>
        <w:gridCol w:w="1642"/>
        <w:gridCol w:w="1417"/>
        <w:gridCol w:w="1466"/>
        <w:gridCol w:w="1400"/>
        <w:gridCol w:w="1619"/>
        <w:gridCol w:w="2063"/>
      </w:tblGrid>
      <w:tr w:rsidR="004C2AEF" w14:paraId="1FF16F7F" w14:textId="5652DC6E" w:rsidTr="004C2AEF">
        <w:tc>
          <w:tcPr>
            <w:tcW w:w="485" w:type="dxa"/>
            <w:tcBorders>
              <w:bottom w:val="single" w:sz="12" w:space="0" w:color="98C21D" w:themeColor="accent2"/>
            </w:tcBorders>
          </w:tcPr>
          <w:p w14:paraId="5D593466" w14:textId="18210AA2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1642" w:type="dxa"/>
            <w:tcBorders>
              <w:bottom w:val="single" w:sz="12" w:space="0" w:color="98C21D" w:themeColor="accent2"/>
            </w:tcBorders>
          </w:tcPr>
          <w:p w14:paraId="423C27F0" w14:textId="2BDB2C04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Modellname</w:t>
            </w:r>
          </w:p>
        </w:tc>
        <w:tc>
          <w:tcPr>
            <w:tcW w:w="1417" w:type="dxa"/>
            <w:tcBorders>
              <w:bottom w:val="single" w:sz="12" w:space="0" w:color="98C21D" w:themeColor="accent2"/>
            </w:tcBorders>
          </w:tcPr>
          <w:p w14:paraId="18D4F7D5" w14:textId="311EEDF4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Anbieter</w:t>
            </w:r>
          </w:p>
        </w:tc>
        <w:tc>
          <w:tcPr>
            <w:tcW w:w="1466" w:type="dxa"/>
            <w:tcBorders>
              <w:bottom w:val="single" w:sz="12" w:space="0" w:color="98C21D" w:themeColor="accent2"/>
            </w:tcBorders>
          </w:tcPr>
          <w:p w14:paraId="3D347175" w14:textId="700A24E2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Modelltyp</w:t>
            </w:r>
          </w:p>
        </w:tc>
        <w:tc>
          <w:tcPr>
            <w:tcW w:w="1400" w:type="dxa"/>
            <w:tcBorders>
              <w:bottom w:val="single" w:sz="12" w:space="0" w:color="98C21D" w:themeColor="accent2"/>
            </w:tcBorders>
          </w:tcPr>
          <w:p w14:paraId="7119A71C" w14:textId="0428DECA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Modellgröße</w:t>
            </w:r>
          </w:p>
        </w:tc>
        <w:tc>
          <w:tcPr>
            <w:tcW w:w="1619" w:type="dxa"/>
            <w:tcBorders>
              <w:bottom w:val="single" w:sz="12" w:space="0" w:color="98C21D" w:themeColor="accent2"/>
            </w:tcBorders>
          </w:tcPr>
          <w:p w14:paraId="1FC307B7" w14:textId="79D2248D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Kontextfenster</w:t>
            </w:r>
          </w:p>
        </w:tc>
        <w:tc>
          <w:tcPr>
            <w:tcW w:w="2063" w:type="dxa"/>
            <w:tcBorders>
              <w:bottom w:val="single" w:sz="12" w:space="0" w:color="98C21D" w:themeColor="accent2"/>
            </w:tcBorders>
          </w:tcPr>
          <w:p w14:paraId="43DF489E" w14:textId="112102F2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Haupteinsatzgebiet</w:t>
            </w:r>
          </w:p>
        </w:tc>
      </w:tr>
      <w:tr w:rsidR="004C2AEF" w14:paraId="54412F49" w14:textId="67F1BB60" w:rsidTr="004C2AEF">
        <w:tc>
          <w:tcPr>
            <w:tcW w:w="485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0C4F1463" w14:textId="13F74CFA" w:rsidR="004C2AEF" w:rsidRDefault="004C2AEF" w:rsidP="002275BD">
            <w:r>
              <w:t>1</w:t>
            </w:r>
          </w:p>
        </w:tc>
        <w:tc>
          <w:tcPr>
            <w:tcW w:w="1642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50CDC4C0" w14:textId="77777777" w:rsidR="004C2AEF" w:rsidRDefault="004C2AEF" w:rsidP="002275BD"/>
        </w:tc>
        <w:tc>
          <w:tcPr>
            <w:tcW w:w="1417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0101C8BB" w14:textId="77777777" w:rsidR="004C2AEF" w:rsidRDefault="004C2AEF" w:rsidP="002275BD"/>
        </w:tc>
        <w:tc>
          <w:tcPr>
            <w:tcW w:w="1466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3C7E4C48" w14:textId="77777777" w:rsidR="004C2AEF" w:rsidRDefault="004C2AEF" w:rsidP="002275BD"/>
        </w:tc>
        <w:tc>
          <w:tcPr>
            <w:tcW w:w="140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524FB38D" w14:textId="77777777" w:rsidR="004C2AEF" w:rsidRDefault="004C2AEF" w:rsidP="002275BD"/>
        </w:tc>
        <w:tc>
          <w:tcPr>
            <w:tcW w:w="1619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133A0436" w14:textId="77777777" w:rsidR="004C2AEF" w:rsidRDefault="004C2AEF" w:rsidP="002275BD"/>
        </w:tc>
        <w:tc>
          <w:tcPr>
            <w:tcW w:w="2063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3FAE33E2" w14:textId="77777777" w:rsidR="004C2AEF" w:rsidRDefault="004C2AEF" w:rsidP="002275BD"/>
        </w:tc>
      </w:tr>
      <w:tr w:rsidR="004C2AEF" w14:paraId="6C21E766" w14:textId="19092F0F" w:rsidTr="004C2AEF">
        <w:tc>
          <w:tcPr>
            <w:tcW w:w="485" w:type="dxa"/>
            <w:tcBorders>
              <w:top w:val="single" w:sz="2" w:space="0" w:color="auto"/>
              <w:bottom w:val="single" w:sz="2" w:space="0" w:color="auto"/>
            </w:tcBorders>
          </w:tcPr>
          <w:p w14:paraId="63BFF39C" w14:textId="643E52FC" w:rsidR="004C2AEF" w:rsidRDefault="004C2AEF" w:rsidP="002275BD">
            <w:r>
              <w:t>2</w:t>
            </w:r>
          </w:p>
        </w:tc>
        <w:tc>
          <w:tcPr>
            <w:tcW w:w="1642" w:type="dxa"/>
            <w:tcBorders>
              <w:top w:val="single" w:sz="2" w:space="0" w:color="auto"/>
              <w:bottom w:val="single" w:sz="2" w:space="0" w:color="auto"/>
            </w:tcBorders>
          </w:tcPr>
          <w:p w14:paraId="55F19DAF" w14:textId="77777777" w:rsidR="004C2AEF" w:rsidRDefault="004C2AEF" w:rsidP="002275BD"/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313B1FA3" w14:textId="77777777" w:rsidR="004C2AEF" w:rsidRDefault="004C2AEF" w:rsidP="002275BD"/>
        </w:tc>
        <w:tc>
          <w:tcPr>
            <w:tcW w:w="1466" w:type="dxa"/>
            <w:tcBorders>
              <w:top w:val="single" w:sz="2" w:space="0" w:color="auto"/>
              <w:bottom w:val="single" w:sz="2" w:space="0" w:color="auto"/>
            </w:tcBorders>
          </w:tcPr>
          <w:p w14:paraId="44397A9E" w14:textId="77777777" w:rsidR="004C2AEF" w:rsidRDefault="004C2AEF" w:rsidP="002275BD"/>
        </w:tc>
        <w:tc>
          <w:tcPr>
            <w:tcW w:w="1400" w:type="dxa"/>
            <w:tcBorders>
              <w:top w:val="single" w:sz="2" w:space="0" w:color="auto"/>
              <w:bottom w:val="single" w:sz="2" w:space="0" w:color="auto"/>
            </w:tcBorders>
          </w:tcPr>
          <w:p w14:paraId="094C7E61" w14:textId="77777777" w:rsidR="004C2AEF" w:rsidRDefault="004C2AEF" w:rsidP="002275BD"/>
        </w:tc>
        <w:tc>
          <w:tcPr>
            <w:tcW w:w="1619" w:type="dxa"/>
            <w:tcBorders>
              <w:top w:val="single" w:sz="2" w:space="0" w:color="auto"/>
              <w:bottom w:val="single" w:sz="2" w:space="0" w:color="auto"/>
            </w:tcBorders>
          </w:tcPr>
          <w:p w14:paraId="74CDA485" w14:textId="77777777" w:rsidR="004C2AEF" w:rsidRDefault="004C2AEF" w:rsidP="002275BD"/>
        </w:tc>
        <w:tc>
          <w:tcPr>
            <w:tcW w:w="2063" w:type="dxa"/>
            <w:tcBorders>
              <w:top w:val="single" w:sz="2" w:space="0" w:color="auto"/>
              <w:bottom w:val="single" w:sz="2" w:space="0" w:color="auto"/>
            </w:tcBorders>
          </w:tcPr>
          <w:p w14:paraId="105F10A5" w14:textId="77777777" w:rsidR="004C2AEF" w:rsidRDefault="004C2AEF" w:rsidP="002275BD"/>
        </w:tc>
      </w:tr>
      <w:tr w:rsidR="004C2AEF" w14:paraId="5DC2FDE3" w14:textId="2A0E3447" w:rsidTr="004C2AEF">
        <w:tc>
          <w:tcPr>
            <w:tcW w:w="485" w:type="dxa"/>
            <w:tcBorders>
              <w:top w:val="single" w:sz="2" w:space="0" w:color="auto"/>
              <w:bottom w:val="single" w:sz="2" w:space="0" w:color="auto"/>
            </w:tcBorders>
          </w:tcPr>
          <w:p w14:paraId="6BB71263" w14:textId="67DFF4A2" w:rsidR="004C2AEF" w:rsidRDefault="004C2AEF" w:rsidP="002275BD">
            <w:r>
              <w:t>3</w:t>
            </w:r>
          </w:p>
        </w:tc>
        <w:tc>
          <w:tcPr>
            <w:tcW w:w="1642" w:type="dxa"/>
            <w:tcBorders>
              <w:top w:val="single" w:sz="2" w:space="0" w:color="auto"/>
              <w:bottom w:val="single" w:sz="2" w:space="0" w:color="auto"/>
            </w:tcBorders>
          </w:tcPr>
          <w:p w14:paraId="6949542D" w14:textId="77777777" w:rsidR="004C2AEF" w:rsidRDefault="004C2AEF" w:rsidP="002275BD"/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3D2F380F" w14:textId="77777777" w:rsidR="004C2AEF" w:rsidRDefault="004C2AEF" w:rsidP="002275BD"/>
        </w:tc>
        <w:tc>
          <w:tcPr>
            <w:tcW w:w="1466" w:type="dxa"/>
            <w:tcBorders>
              <w:top w:val="single" w:sz="2" w:space="0" w:color="auto"/>
              <w:bottom w:val="single" w:sz="2" w:space="0" w:color="auto"/>
            </w:tcBorders>
          </w:tcPr>
          <w:p w14:paraId="57867F00" w14:textId="77777777" w:rsidR="004C2AEF" w:rsidRDefault="004C2AEF" w:rsidP="002275BD"/>
        </w:tc>
        <w:tc>
          <w:tcPr>
            <w:tcW w:w="1400" w:type="dxa"/>
            <w:tcBorders>
              <w:top w:val="single" w:sz="2" w:space="0" w:color="auto"/>
              <w:bottom w:val="single" w:sz="2" w:space="0" w:color="auto"/>
            </w:tcBorders>
          </w:tcPr>
          <w:p w14:paraId="47465570" w14:textId="77777777" w:rsidR="004C2AEF" w:rsidRDefault="004C2AEF" w:rsidP="002275BD"/>
        </w:tc>
        <w:tc>
          <w:tcPr>
            <w:tcW w:w="1619" w:type="dxa"/>
            <w:tcBorders>
              <w:top w:val="single" w:sz="2" w:space="0" w:color="auto"/>
              <w:bottom w:val="single" w:sz="2" w:space="0" w:color="auto"/>
            </w:tcBorders>
          </w:tcPr>
          <w:p w14:paraId="3D343738" w14:textId="77777777" w:rsidR="004C2AEF" w:rsidRDefault="004C2AEF" w:rsidP="002275BD"/>
        </w:tc>
        <w:tc>
          <w:tcPr>
            <w:tcW w:w="2063" w:type="dxa"/>
            <w:tcBorders>
              <w:top w:val="single" w:sz="2" w:space="0" w:color="auto"/>
              <w:bottom w:val="single" w:sz="2" w:space="0" w:color="auto"/>
            </w:tcBorders>
          </w:tcPr>
          <w:p w14:paraId="7DF85351" w14:textId="77777777" w:rsidR="004C2AEF" w:rsidRDefault="004C2AEF" w:rsidP="002275BD"/>
        </w:tc>
      </w:tr>
      <w:tr w:rsidR="004C2AEF" w14:paraId="434794BD" w14:textId="3AA14E3A" w:rsidTr="004C2AEF">
        <w:tc>
          <w:tcPr>
            <w:tcW w:w="485" w:type="dxa"/>
            <w:tcBorders>
              <w:top w:val="single" w:sz="2" w:space="0" w:color="auto"/>
              <w:bottom w:val="single" w:sz="2" w:space="0" w:color="auto"/>
            </w:tcBorders>
          </w:tcPr>
          <w:p w14:paraId="1C92D3F8" w14:textId="6CC04793" w:rsidR="004C2AEF" w:rsidRDefault="004C2AEF" w:rsidP="002275BD">
            <w:r>
              <w:t>4</w:t>
            </w:r>
          </w:p>
        </w:tc>
        <w:tc>
          <w:tcPr>
            <w:tcW w:w="1642" w:type="dxa"/>
            <w:tcBorders>
              <w:top w:val="single" w:sz="2" w:space="0" w:color="auto"/>
              <w:bottom w:val="single" w:sz="2" w:space="0" w:color="auto"/>
            </w:tcBorders>
          </w:tcPr>
          <w:p w14:paraId="47DA9727" w14:textId="77777777" w:rsidR="004C2AEF" w:rsidRDefault="004C2AEF" w:rsidP="002275BD"/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27E586A4" w14:textId="77777777" w:rsidR="004C2AEF" w:rsidRDefault="004C2AEF" w:rsidP="002275BD"/>
        </w:tc>
        <w:tc>
          <w:tcPr>
            <w:tcW w:w="1466" w:type="dxa"/>
            <w:tcBorders>
              <w:top w:val="single" w:sz="2" w:space="0" w:color="auto"/>
              <w:bottom w:val="single" w:sz="2" w:space="0" w:color="auto"/>
            </w:tcBorders>
          </w:tcPr>
          <w:p w14:paraId="2B6B0265" w14:textId="77777777" w:rsidR="004C2AEF" w:rsidRDefault="004C2AEF" w:rsidP="002275BD"/>
        </w:tc>
        <w:tc>
          <w:tcPr>
            <w:tcW w:w="1400" w:type="dxa"/>
            <w:tcBorders>
              <w:top w:val="single" w:sz="2" w:space="0" w:color="auto"/>
              <w:bottom w:val="single" w:sz="2" w:space="0" w:color="auto"/>
            </w:tcBorders>
          </w:tcPr>
          <w:p w14:paraId="2760D56F" w14:textId="77777777" w:rsidR="004C2AEF" w:rsidRDefault="004C2AEF" w:rsidP="002275BD"/>
        </w:tc>
        <w:tc>
          <w:tcPr>
            <w:tcW w:w="1619" w:type="dxa"/>
            <w:tcBorders>
              <w:top w:val="single" w:sz="2" w:space="0" w:color="auto"/>
              <w:bottom w:val="single" w:sz="2" w:space="0" w:color="auto"/>
            </w:tcBorders>
          </w:tcPr>
          <w:p w14:paraId="3B7CFE8D" w14:textId="77777777" w:rsidR="004C2AEF" w:rsidRDefault="004C2AEF" w:rsidP="002275BD"/>
        </w:tc>
        <w:tc>
          <w:tcPr>
            <w:tcW w:w="2063" w:type="dxa"/>
            <w:tcBorders>
              <w:top w:val="single" w:sz="2" w:space="0" w:color="auto"/>
              <w:bottom w:val="single" w:sz="2" w:space="0" w:color="auto"/>
            </w:tcBorders>
          </w:tcPr>
          <w:p w14:paraId="5942CE07" w14:textId="77777777" w:rsidR="004C2AEF" w:rsidRDefault="004C2AEF" w:rsidP="002275BD"/>
        </w:tc>
      </w:tr>
    </w:tbl>
    <w:p w14:paraId="5E0ABF49" w14:textId="77777777" w:rsidR="004C2AEF" w:rsidRDefault="004C2AEF" w:rsidP="004C2AEF"/>
    <w:p w14:paraId="7556725B" w14:textId="77777777" w:rsidR="00306EDE" w:rsidRDefault="00306EDE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5F0A4D4E" w14:textId="5DCF50AA" w:rsidR="004C2AEF" w:rsidRDefault="004C2AEF" w:rsidP="004C2AEF">
      <w:pPr>
        <w:pStyle w:val="1mitNummerierung"/>
      </w:pPr>
      <w:bookmarkStart w:id="1" w:name="_Toc229737989"/>
      <w:r>
        <w:lastRenderedPageBreak/>
        <w:t>Modellstandorte und Verarbeitung</w:t>
      </w:r>
      <w:bookmarkEnd w:id="1"/>
    </w:p>
    <w:p w14:paraId="29449E13" w14:textId="77777777" w:rsidR="004C2AEF" w:rsidRDefault="004C2AEF" w:rsidP="004C2AEF">
      <w:r>
        <w:t>Bitte je Modell angeben, in welchen Rechenzentren (Land / Region) die Verarbeitung erfolgt.</w:t>
      </w:r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709"/>
        <w:gridCol w:w="1985"/>
        <w:gridCol w:w="2551"/>
        <w:gridCol w:w="2268"/>
        <w:gridCol w:w="2579"/>
      </w:tblGrid>
      <w:tr w:rsidR="004C2AEF" w14:paraId="3D0FA342" w14:textId="6EBC3729" w:rsidTr="004C2AEF">
        <w:tc>
          <w:tcPr>
            <w:tcW w:w="709" w:type="dxa"/>
            <w:tcBorders>
              <w:bottom w:val="single" w:sz="12" w:space="0" w:color="98C21D" w:themeColor="accent2"/>
            </w:tcBorders>
          </w:tcPr>
          <w:p w14:paraId="145BAA15" w14:textId="7C3AA22E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1985" w:type="dxa"/>
            <w:tcBorders>
              <w:bottom w:val="single" w:sz="12" w:space="0" w:color="98C21D" w:themeColor="accent2"/>
            </w:tcBorders>
          </w:tcPr>
          <w:p w14:paraId="1B98A406" w14:textId="6F9880D7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Modellname</w:t>
            </w:r>
          </w:p>
        </w:tc>
        <w:tc>
          <w:tcPr>
            <w:tcW w:w="2551" w:type="dxa"/>
            <w:tcBorders>
              <w:bottom w:val="single" w:sz="12" w:space="0" w:color="98C21D" w:themeColor="accent2"/>
            </w:tcBorders>
          </w:tcPr>
          <w:p w14:paraId="49D93D17" w14:textId="7C9D112C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Standort RZ (Land/Region)</w:t>
            </w:r>
          </w:p>
        </w:tc>
        <w:tc>
          <w:tcPr>
            <w:tcW w:w="2268" w:type="dxa"/>
            <w:tcBorders>
              <w:bottom w:val="single" w:sz="12" w:space="0" w:color="98C21D" w:themeColor="accent2"/>
            </w:tcBorders>
          </w:tcPr>
          <w:p w14:paraId="2E097D10" w14:textId="6E4D9995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Betreiber</w:t>
            </w:r>
          </w:p>
        </w:tc>
        <w:tc>
          <w:tcPr>
            <w:tcW w:w="2579" w:type="dxa"/>
            <w:tcBorders>
              <w:bottom w:val="single" w:sz="12" w:space="0" w:color="98C21D" w:themeColor="accent2"/>
            </w:tcBorders>
          </w:tcPr>
          <w:p w14:paraId="459D203F" w14:textId="2B5E1BFD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Speichern von Ein-/Ausgaben (Ja/Nein, Art)</w:t>
            </w:r>
          </w:p>
        </w:tc>
      </w:tr>
      <w:tr w:rsidR="004C2AEF" w14:paraId="1074EA5A" w14:textId="37EAF092" w:rsidTr="004C2AEF">
        <w:tc>
          <w:tcPr>
            <w:tcW w:w="709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1BF6E9A7" w14:textId="616222B4" w:rsidR="004C2AEF" w:rsidRDefault="004C2AEF" w:rsidP="002275BD">
            <w:r>
              <w:t>1</w:t>
            </w:r>
          </w:p>
        </w:tc>
        <w:tc>
          <w:tcPr>
            <w:tcW w:w="1985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6A6E7ADD" w14:textId="77777777" w:rsidR="004C2AEF" w:rsidRDefault="004C2AEF" w:rsidP="002275BD"/>
        </w:tc>
        <w:tc>
          <w:tcPr>
            <w:tcW w:w="2551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2B6C7044" w14:textId="77777777" w:rsidR="004C2AEF" w:rsidRDefault="004C2AEF" w:rsidP="002275BD"/>
        </w:tc>
        <w:tc>
          <w:tcPr>
            <w:tcW w:w="2268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7A1B9D77" w14:textId="77777777" w:rsidR="004C2AEF" w:rsidRDefault="004C2AEF" w:rsidP="002275BD"/>
        </w:tc>
        <w:tc>
          <w:tcPr>
            <w:tcW w:w="2579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4B1BE928" w14:textId="77777777" w:rsidR="004C2AEF" w:rsidRDefault="004C2AEF" w:rsidP="002275BD"/>
        </w:tc>
      </w:tr>
      <w:tr w:rsidR="004C2AEF" w14:paraId="2CAB7669" w14:textId="08CC6E63" w:rsidTr="004C2AEF"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14:paraId="704F2595" w14:textId="2A25752D" w:rsidR="004C2AEF" w:rsidRDefault="004C2AEF" w:rsidP="002275BD">
            <w:r>
              <w:t>2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2761A963" w14:textId="77777777" w:rsidR="004C2AEF" w:rsidRDefault="004C2AEF" w:rsidP="002275BD"/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68ABEFF0" w14:textId="77777777" w:rsidR="004C2AEF" w:rsidRDefault="004C2AEF" w:rsidP="002275BD"/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2720B423" w14:textId="77777777" w:rsidR="004C2AEF" w:rsidRDefault="004C2AEF" w:rsidP="002275BD"/>
        </w:tc>
        <w:tc>
          <w:tcPr>
            <w:tcW w:w="2579" w:type="dxa"/>
            <w:tcBorders>
              <w:top w:val="single" w:sz="2" w:space="0" w:color="auto"/>
              <w:bottom w:val="single" w:sz="2" w:space="0" w:color="auto"/>
            </w:tcBorders>
          </w:tcPr>
          <w:p w14:paraId="25B3910D" w14:textId="77777777" w:rsidR="004C2AEF" w:rsidRDefault="004C2AEF" w:rsidP="002275BD"/>
        </w:tc>
      </w:tr>
      <w:tr w:rsidR="004C2AEF" w14:paraId="2D591E37" w14:textId="74D06554" w:rsidTr="004C2AEF"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14:paraId="48EA6FDD" w14:textId="5F368A07" w:rsidR="004C2AEF" w:rsidRDefault="004C2AEF" w:rsidP="002275BD">
            <w:r>
              <w:t>3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64D24354" w14:textId="77777777" w:rsidR="004C2AEF" w:rsidRDefault="004C2AEF" w:rsidP="002275BD"/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16DE9BE" w14:textId="77777777" w:rsidR="004C2AEF" w:rsidRDefault="004C2AEF" w:rsidP="002275BD"/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20AD245F" w14:textId="77777777" w:rsidR="004C2AEF" w:rsidRDefault="004C2AEF" w:rsidP="002275BD"/>
        </w:tc>
        <w:tc>
          <w:tcPr>
            <w:tcW w:w="2579" w:type="dxa"/>
            <w:tcBorders>
              <w:top w:val="single" w:sz="2" w:space="0" w:color="auto"/>
              <w:bottom w:val="single" w:sz="2" w:space="0" w:color="auto"/>
            </w:tcBorders>
          </w:tcPr>
          <w:p w14:paraId="79CC3DE6" w14:textId="77777777" w:rsidR="004C2AEF" w:rsidRDefault="004C2AEF" w:rsidP="002275BD"/>
        </w:tc>
      </w:tr>
      <w:tr w:rsidR="004C2AEF" w14:paraId="2677EB8F" w14:textId="2B6FA075" w:rsidTr="004C2AEF"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14:paraId="4EE8E551" w14:textId="7D9B4B44" w:rsidR="004C2AEF" w:rsidRDefault="004C2AEF" w:rsidP="002275BD">
            <w:r>
              <w:t>4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57B23D40" w14:textId="77777777" w:rsidR="004C2AEF" w:rsidRDefault="004C2AEF" w:rsidP="002275BD"/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6BE49E82" w14:textId="77777777" w:rsidR="004C2AEF" w:rsidRDefault="004C2AEF" w:rsidP="002275BD"/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3CA1CE66" w14:textId="77777777" w:rsidR="004C2AEF" w:rsidRDefault="004C2AEF" w:rsidP="002275BD"/>
        </w:tc>
        <w:tc>
          <w:tcPr>
            <w:tcW w:w="2579" w:type="dxa"/>
            <w:tcBorders>
              <w:top w:val="single" w:sz="2" w:space="0" w:color="auto"/>
              <w:bottom w:val="single" w:sz="2" w:space="0" w:color="auto"/>
            </w:tcBorders>
          </w:tcPr>
          <w:p w14:paraId="746B84BD" w14:textId="77777777" w:rsidR="004C2AEF" w:rsidRDefault="004C2AEF" w:rsidP="002275BD"/>
        </w:tc>
      </w:tr>
    </w:tbl>
    <w:p w14:paraId="40298838" w14:textId="77777777" w:rsidR="004C2AEF" w:rsidRDefault="004C2AEF" w:rsidP="004C2AEF"/>
    <w:p w14:paraId="446593C5" w14:textId="48EAB4A7" w:rsidR="001314E9" w:rsidRDefault="001314E9" w:rsidP="001314E9">
      <w:pPr>
        <w:pStyle w:val="2mitNummerierung"/>
      </w:pPr>
      <w:r>
        <w:t>Zero-Data-Retention</w:t>
      </w:r>
    </w:p>
    <w:p w14:paraId="6B0E983B" w14:textId="68A131A0" w:rsidR="001314E9" w:rsidRDefault="001314E9" w:rsidP="001314E9">
      <w:r>
        <w:t>Wie wird die Zero-Data-Retention bei den ausgewählten Sprachmodellen sichergestellt:</w:t>
      </w:r>
    </w:p>
    <w:sdt>
      <w:sdtPr>
        <w:id w:val="1346821727"/>
        <w:placeholder>
          <w:docPart w:val="DefaultPlaceholder_-1854013440"/>
        </w:placeholder>
        <w:showingPlcHdr/>
      </w:sdtPr>
      <w:sdtEndPr/>
      <w:sdtContent>
        <w:p w14:paraId="2A9D3BFC" w14:textId="7E6F0AAE" w:rsidR="001314E9" w:rsidRDefault="001314E9" w:rsidP="001314E9">
          <w:r w:rsidRPr="002F3AEE">
            <w:rPr>
              <w:rStyle w:val="Platzhaltertext"/>
            </w:rPr>
            <w:t>Klicken oder tippen Sie hier, um Text einzugeben.</w:t>
          </w:r>
        </w:p>
      </w:sdtContent>
    </w:sdt>
    <w:p w14:paraId="66873189" w14:textId="77777777" w:rsidR="00306EDE" w:rsidRDefault="00306EDE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61B886E7" w14:textId="106DFCC8" w:rsidR="004C2AEF" w:rsidRDefault="004C2AEF" w:rsidP="004C2AEF">
      <w:pPr>
        <w:pStyle w:val="1mitNummerierung"/>
      </w:pPr>
      <w:bookmarkStart w:id="2" w:name="_Toc229737990"/>
      <w:r>
        <w:lastRenderedPageBreak/>
        <w:t>Benchmark-Ergebnisse (gemäß M6)</w:t>
      </w:r>
      <w:bookmarkEnd w:id="2"/>
    </w:p>
    <w:p w14:paraId="7F1C4513" w14:textId="77777777" w:rsidR="004C2AEF" w:rsidRDefault="004C2AEF" w:rsidP="004C2AEF">
      <w:r>
        <w:t>Bitte je Modell die relevanten Benchmarks angeben.</w:t>
      </w:r>
    </w:p>
    <w:p w14:paraId="30B0DC8E" w14:textId="5CDBD363" w:rsidR="002211A4" w:rsidRPr="002211A4" w:rsidRDefault="002211A4" w:rsidP="004C2AEF">
      <w:pPr>
        <w:rPr>
          <w:rFonts w:ascii="Kohinoor Bold" w:hAnsi="Kohinoor Bold"/>
        </w:rPr>
      </w:pPr>
      <w:r w:rsidRPr="002211A4">
        <w:rPr>
          <w:rFonts w:ascii="Kohinoor Bold" w:hAnsi="Kohinoor Bold"/>
        </w:rPr>
        <w:t>Kategorie 1: Wissen und allgemeine Intelligenz</w:t>
      </w:r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2153"/>
        <w:gridCol w:w="2114"/>
        <w:gridCol w:w="2006"/>
        <w:gridCol w:w="2039"/>
        <w:gridCol w:w="1780"/>
      </w:tblGrid>
      <w:tr w:rsidR="004C2AEF" w14:paraId="417AB9BE" w14:textId="752EB804" w:rsidTr="004C2AEF">
        <w:tc>
          <w:tcPr>
            <w:tcW w:w="2153" w:type="dxa"/>
            <w:tcBorders>
              <w:bottom w:val="single" w:sz="12" w:space="0" w:color="98C21D" w:themeColor="accent2"/>
            </w:tcBorders>
          </w:tcPr>
          <w:p w14:paraId="6BBACA8C" w14:textId="1B07AC9E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Modellname</w:t>
            </w:r>
          </w:p>
        </w:tc>
        <w:tc>
          <w:tcPr>
            <w:tcW w:w="2114" w:type="dxa"/>
            <w:tcBorders>
              <w:bottom w:val="single" w:sz="12" w:space="0" w:color="98C21D" w:themeColor="accent2"/>
            </w:tcBorders>
          </w:tcPr>
          <w:p w14:paraId="77F95BEF" w14:textId="6E95E253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Benchmark</w:t>
            </w:r>
          </w:p>
        </w:tc>
        <w:tc>
          <w:tcPr>
            <w:tcW w:w="2006" w:type="dxa"/>
            <w:tcBorders>
              <w:bottom w:val="single" w:sz="12" w:space="0" w:color="98C21D" w:themeColor="accent2"/>
            </w:tcBorders>
          </w:tcPr>
          <w:p w14:paraId="3448E26D" w14:textId="143F2855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2039" w:type="dxa"/>
            <w:tcBorders>
              <w:bottom w:val="single" w:sz="12" w:space="0" w:color="98C21D" w:themeColor="accent2"/>
            </w:tcBorders>
          </w:tcPr>
          <w:p w14:paraId="6B233A26" w14:textId="6B6EE71F" w:rsidR="004C2AEF" w:rsidRPr="00A41872" w:rsidRDefault="004C2AEF" w:rsidP="002275BD">
            <w:pPr>
              <w:rPr>
                <w:b/>
              </w:rPr>
            </w:pPr>
            <w:r>
              <w:rPr>
                <w:b/>
              </w:rPr>
              <w:t>Ergebnis (Wert)</w:t>
            </w:r>
          </w:p>
        </w:tc>
        <w:tc>
          <w:tcPr>
            <w:tcW w:w="1780" w:type="dxa"/>
            <w:tcBorders>
              <w:bottom w:val="single" w:sz="12" w:space="0" w:color="98C21D" w:themeColor="accent2"/>
            </w:tcBorders>
          </w:tcPr>
          <w:p w14:paraId="1C566299" w14:textId="6F807FF9" w:rsidR="004C2AEF" w:rsidRDefault="004C2AEF" w:rsidP="002275BD">
            <w:pPr>
              <w:rPr>
                <w:b/>
              </w:rPr>
            </w:pPr>
            <w:r>
              <w:rPr>
                <w:b/>
              </w:rPr>
              <w:t>Datum der Messung</w:t>
            </w:r>
          </w:p>
        </w:tc>
      </w:tr>
      <w:tr w:rsidR="004C2AEF" w14:paraId="2DD8C36A" w14:textId="391145D9" w:rsidTr="004C2AEF">
        <w:tc>
          <w:tcPr>
            <w:tcW w:w="2153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1C348445" w14:textId="2FBA5FA8" w:rsidR="004C2AEF" w:rsidRPr="0017067A" w:rsidRDefault="004C2AEF" w:rsidP="002275BD">
            <w:pPr>
              <w:rPr>
                <w:b/>
              </w:rPr>
            </w:pPr>
          </w:p>
        </w:tc>
        <w:tc>
          <w:tcPr>
            <w:tcW w:w="2114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25C3012B" w14:textId="5EC8977E" w:rsidR="004C2AEF" w:rsidRDefault="004C2AEF" w:rsidP="002275BD">
            <w:r>
              <w:t>MMLU</w:t>
            </w:r>
            <w:r w:rsidR="00AA6B0C">
              <w:t xml:space="preserve"> / MMMLU</w:t>
            </w:r>
          </w:p>
        </w:tc>
        <w:tc>
          <w:tcPr>
            <w:tcW w:w="2006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451087A4" w14:textId="77777777" w:rsidR="004C2AEF" w:rsidRDefault="004C2AEF" w:rsidP="002275BD"/>
        </w:tc>
        <w:tc>
          <w:tcPr>
            <w:tcW w:w="2039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26308130" w14:textId="77777777" w:rsidR="004C2AEF" w:rsidRDefault="004C2AEF" w:rsidP="002275BD"/>
        </w:tc>
        <w:tc>
          <w:tcPr>
            <w:tcW w:w="178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66B16D7F" w14:textId="77777777" w:rsidR="004C2AEF" w:rsidRDefault="004C2AEF" w:rsidP="002275BD"/>
        </w:tc>
      </w:tr>
      <w:tr w:rsidR="004C2AEF" w14:paraId="4ABEF6A8" w14:textId="3FC28EE8" w:rsidTr="004C2AEF">
        <w:tc>
          <w:tcPr>
            <w:tcW w:w="2153" w:type="dxa"/>
            <w:tcBorders>
              <w:top w:val="single" w:sz="2" w:space="0" w:color="auto"/>
              <w:bottom w:val="single" w:sz="2" w:space="0" w:color="auto"/>
            </w:tcBorders>
          </w:tcPr>
          <w:p w14:paraId="6FCD7D17" w14:textId="1BF46E99" w:rsidR="004C2AEF" w:rsidRPr="0017067A" w:rsidRDefault="004C2AEF" w:rsidP="002275BD">
            <w:pPr>
              <w:rPr>
                <w:b/>
              </w:rPr>
            </w:pPr>
          </w:p>
        </w:tc>
        <w:tc>
          <w:tcPr>
            <w:tcW w:w="2114" w:type="dxa"/>
            <w:tcBorders>
              <w:top w:val="single" w:sz="2" w:space="0" w:color="auto"/>
              <w:bottom w:val="single" w:sz="2" w:space="0" w:color="auto"/>
            </w:tcBorders>
          </w:tcPr>
          <w:p w14:paraId="3944D56A" w14:textId="01A0CD6E" w:rsidR="004C2AEF" w:rsidRDefault="00AA6B0C" w:rsidP="002275BD">
            <w:r w:rsidRPr="00AA6B0C">
              <w:t>GPQA Diamond</w:t>
            </w:r>
          </w:p>
        </w:tc>
        <w:tc>
          <w:tcPr>
            <w:tcW w:w="2006" w:type="dxa"/>
            <w:tcBorders>
              <w:top w:val="single" w:sz="2" w:space="0" w:color="auto"/>
              <w:bottom w:val="single" w:sz="2" w:space="0" w:color="auto"/>
            </w:tcBorders>
          </w:tcPr>
          <w:p w14:paraId="20BC194E" w14:textId="77777777" w:rsidR="004C2AEF" w:rsidRDefault="004C2AEF" w:rsidP="002275BD"/>
        </w:tc>
        <w:tc>
          <w:tcPr>
            <w:tcW w:w="2039" w:type="dxa"/>
            <w:tcBorders>
              <w:top w:val="single" w:sz="2" w:space="0" w:color="auto"/>
              <w:bottom w:val="single" w:sz="2" w:space="0" w:color="auto"/>
            </w:tcBorders>
          </w:tcPr>
          <w:p w14:paraId="6B2377FC" w14:textId="77777777" w:rsidR="004C2AEF" w:rsidRDefault="004C2AEF" w:rsidP="002275BD"/>
        </w:tc>
        <w:tc>
          <w:tcPr>
            <w:tcW w:w="1780" w:type="dxa"/>
            <w:tcBorders>
              <w:top w:val="single" w:sz="2" w:space="0" w:color="auto"/>
              <w:bottom w:val="single" w:sz="2" w:space="0" w:color="auto"/>
            </w:tcBorders>
          </w:tcPr>
          <w:p w14:paraId="25F13818" w14:textId="77777777" w:rsidR="004C2AEF" w:rsidRDefault="004C2AEF" w:rsidP="002275BD"/>
        </w:tc>
      </w:tr>
      <w:tr w:rsidR="004C2AEF" w14:paraId="353F6A3B" w14:textId="3201B415" w:rsidTr="004C2AEF">
        <w:tc>
          <w:tcPr>
            <w:tcW w:w="2153" w:type="dxa"/>
            <w:tcBorders>
              <w:top w:val="single" w:sz="2" w:space="0" w:color="auto"/>
              <w:bottom w:val="single" w:sz="2" w:space="0" w:color="auto"/>
            </w:tcBorders>
          </w:tcPr>
          <w:p w14:paraId="1B096B77" w14:textId="0B43B0C3" w:rsidR="004C2AEF" w:rsidRPr="0017067A" w:rsidRDefault="004C2AEF" w:rsidP="002275BD">
            <w:pPr>
              <w:rPr>
                <w:b/>
              </w:rPr>
            </w:pPr>
          </w:p>
        </w:tc>
        <w:tc>
          <w:tcPr>
            <w:tcW w:w="2114" w:type="dxa"/>
            <w:tcBorders>
              <w:top w:val="single" w:sz="2" w:space="0" w:color="auto"/>
              <w:bottom w:val="single" w:sz="2" w:space="0" w:color="auto"/>
            </w:tcBorders>
          </w:tcPr>
          <w:p w14:paraId="536C854D" w14:textId="74293477" w:rsidR="004C2AEF" w:rsidRDefault="00AA6B0C" w:rsidP="002275BD">
            <w:r w:rsidRPr="00AA6B0C">
              <w:t>MMMU-Pro</w:t>
            </w:r>
          </w:p>
        </w:tc>
        <w:tc>
          <w:tcPr>
            <w:tcW w:w="2006" w:type="dxa"/>
            <w:tcBorders>
              <w:top w:val="single" w:sz="2" w:space="0" w:color="auto"/>
              <w:bottom w:val="single" w:sz="2" w:space="0" w:color="auto"/>
            </w:tcBorders>
          </w:tcPr>
          <w:p w14:paraId="0542C959" w14:textId="77777777" w:rsidR="004C2AEF" w:rsidRDefault="004C2AEF" w:rsidP="002275BD"/>
        </w:tc>
        <w:tc>
          <w:tcPr>
            <w:tcW w:w="2039" w:type="dxa"/>
            <w:tcBorders>
              <w:top w:val="single" w:sz="2" w:space="0" w:color="auto"/>
              <w:bottom w:val="single" w:sz="2" w:space="0" w:color="auto"/>
            </w:tcBorders>
          </w:tcPr>
          <w:p w14:paraId="6E32FDCC" w14:textId="77777777" w:rsidR="004C2AEF" w:rsidRDefault="004C2AEF" w:rsidP="002275BD"/>
        </w:tc>
        <w:tc>
          <w:tcPr>
            <w:tcW w:w="1780" w:type="dxa"/>
            <w:tcBorders>
              <w:top w:val="single" w:sz="2" w:space="0" w:color="auto"/>
              <w:bottom w:val="single" w:sz="2" w:space="0" w:color="auto"/>
            </w:tcBorders>
          </w:tcPr>
          <w:p w14:paraId="0666486C" w14:textId="77777777" w:rsidR="004C2AEF" w:rsidRDefault="004C2AEF" w:rsidP="002275BD"/>
        </w:tc>
      </w:tr>
    </w:tbl>
    <w:p w14:paraId="632E7562" w14:textId="77777777" w:rsidR="002211A4" w:rsidRDefault="002211A4">
      <w:pPr>
        <w:rPr>
          <w:rFonts w:ascii="Kohinoor Bold" w:hAnsi="Kohinoor Bold"/>
        </w:rPr>
      </w:pPr>
    </w:p>
    <w:p w14:paraId="0CC1E378" w14:textId="59EC8EC8" w:rsidR="002211A4" w:rsidRPr="002211A4" w:rsidRDefault="002211A4">
      <w:pPr>
        <w:rPr>
          <w:rFonts w:ascii="Kohinoor Bold" w:hAnsi="Kohinoor Bold"/>
          <w:highlight w:val="yellow"/>
        </w:rPr>
      </w:pPr>
      <w:r w:rsidRPr="002211A4">
        <w:rPr>
          <w:rFonts w:ascii="Kohinoor Bold" w:hAnsi="Kohinoor Bold"/>
        </w:rPr>
        <w:t xml:space="preserve">Kategorie 2: Komplexes </w:t>
      </w:r>
      <w:proofErr w:type="spellStart"/>
      <w:r w:rsidRPr="002211A4">
        <w:rPr>
          <w:rFonts w:ascii="Kohinoor Bold" w:hAnsi="Kohinoor Bold"/>
        </w:rPr>
        <w:t>Reasoning</w:t>
      </w:r>
      <w:proofErr w:type="spellEnd"/>
      <w:r w:rsidRPr="002211A4">
        <w:rPr>
          <w:rFonts w:ascii="Kohinoor Bold" w:hAnsi="Kohinoor Bold"/>
        </w:rPr>
        <w:t xml:space="preserve"> und Problemlösung</w:t>
      </w:r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2153"/>
        <w:gridCol w:w="2114"/>
        <w:gridCol w:w="2006"/>
        <w:gridCol w:w="2039"/>
        <w:gridCol w:w="1780"/>
      </w:tblGrid>
      <w:tr w:rsidR="002211A4" w14:paraId="3C2BB393" w14:textId="77777777" w:rsidTr="009B5E59">
        <w:tc>
          <w:tcPr>
            <w:tcW w:w="2153" w:type="dxa"/>
            <w:tcBorders>
              <w:bottom w:val="single" w:sz="12" w:space="0" w:color="98C21D" w:themeColor="accent2"/>
            </w:tcBorders>
          </w:tcPr>
          <w:p w14:paraId="05403D60" w14:textId="77777777" w:rsidR="002211A4" w:rsidRPr="00A41872" w:rsidRDefault="002211A4" w:rsidP="009B5E59">
            <w:pPr>
              <w:rPr>
                <w:b/>
              </w:rPr>
            </w:pPr>
            <w:r>
              <w:rPr>
                <w:b/>
              </w:rPr>
              <w:t>Modellname</w:t>
            </w:r>
          </w:p>
        </w:tc>
        <w:tc>
          <w:tcPr>
            <w:tcW w:w="2114" w:type="dxa"/>
            <w:tcBorders>
              <w:bottom w:val="single" w:sz="12" w:space="0" w:color="98C21D" w:themeColor="accent2"/>
            </w:tcBorders>
          </w:tcPr>
          <w:p w14:paraId="0C7F49FE" w14:textId="77777777" w:rsidR="002211A4" w:rsidRPr="00A41872" w:rsidRDefault="002211A4" w:rsidP="009B5E59">
            <w:pPr>
              <w:rPr>
                <w:b/>
              </w:rPr>
            </w:pPr>
            <w:r>
              <w:rPr>
                <w:b/>
              </w:rPr>
              <w:t>Benchmark</w:t>
            </w:r>
          </w:p>
        </w:tc>
        <w:tc>
          <w:tcPr>
            <w:tcW w:w="2006" w:type="dxa"/>
            <w:tcBorders>
              <w:bottom w:val="single" w:sz="12" w:space="0" w:color="98C21D" w:themeColor="accent2"/>
            </w:tcBorders>
          </w:tcPr>
          <w:p w14:paraId="0A465F02" w14:textId="77777777" w:rsidR="002211A4" w:rsidRPr="00A41872" w:rsidRDefault="002211A4" w:rsidP="009B5E59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2039" w:type="dxa"/>
            <w:tcBorders>
              <w:bottom w:val="single" w:sz="12" w:space="0" w:color="98C21D" w:themeColor="accent2"/>
            </w:tcBorders>
          </w:tcPr>
          <w:p w14:paraId="48B77903" w14:textId="77777777" w:rsidR="002211A4" w:rsidRPr="00A41872" w:rsidRDefault="002211A4" w:rsidP="009B5E59">
            <w:pPr>
              <w:rPr>
                <w:b/>
              </w:rPr>
            </w:pPr>
            <w:r>
              <w:rPr>
                <w:b/>
              </w:rPr>
              <w:t>Ergebnis (Wert)</w:t>
            </w:r>
          </w:p>
        </w:tc>
        <w:tc>
          <w:tcPr>
            <w:tcW w:w="1780" w:type="dxa"/>
            <w:tcBorders>
              <w:bottom w:val="single" w:sz="12" w:space="0" w:color="98C21D" w:themeColor="accent2"/>
            </w:tcBorders>
          </w:tcPr>
          <w:p w14:paraId="41AA4527" w14:textId="77777777" w:rsidR="002211A4" w:rsidRDefault="002211A4" w:rsidP="009B5E59">
            <w:pPr>
              <w:rPr>
                <w:b/>
              </w:rPr>
            </w:pPr>
            <w:r>
              <w:rPr>
                <w:b/>
              </w:rPr>
              <w:t>Datum der Messung</w:t>
            </w:r>
          </w:p>
        </w:tc>
      </w:tr>
      <w:tr w:rsidR="002211A4" w14:paraId="77A93D76" w14:textId="77777777" w:rsidTr="009B5E59">
        <w:tc>
          <w:tcPr>
            <w:tcW w:w="2153" w:type="dxa"/>
            <w:tcBorders>
              <w:top w:val="single" w:sz="2" w:space="0" w:color="auto"/>
              <w:bottom w:val="single" w:sz="2" w:space="0" w:color="auto"/>
            </w:tcBorders>
          </w:tcPr>
          <w:p w14:paraId="55D72B54" w14:textId="77777777" w:rsidR="002211A4" w:rsidRPr="0017067A" w:rsidRDefault="002211A4" w:rsidP="009B5E59">
            <w:pPr>
              <w:rPr>
                <w:b/>
              </w:rPr>
            </w:pPr>
          </w:p>
        </w:tc>
        <w:tc>
          <w:tcPr>
            <w:tcW w:w="2114" w:type="dxa"/>
            <w:tcBorders>
              <w:top w:val="single" w:sz="2" w:space="0" w:color="auto"/>
              <w:bottom w:val="single" w:sz="2" w:space="0" w:color="auto"/>
            </w:tcBorders>
          </w:tcPr>
          <w:p w14:paraId="3AA62802" w14:textId="77777777" w:rsidR="002211A4" w:rsidRDefault="002211A4" w:rsidP="009B5E59">
            <w:proofErr w:type="spellStart"/>
            <w:r w:rsidRPr="00AA6B0C">
              <w:t>Humanity's</w:t>
            </w:r>
            <w:proofErr w:type="spellEnd"/>
            <w:r w:rsidRPr="00AA6B0C">
              <w:t xml:space="preserve"> Last </w:t>
            </w:r>
            <w:proofErr w:type="spellStart"/>
            <w:r w:rsidRPr="00AA6B0C">
              <w:t>Exam</w:t>
            </w:r>
            <w:proofErr w:type="spellEnd"/>
            <w:r w:rsidRPr="00AA6B0C">
              <w:tab/>
            </w:r>
          </w:p>
        </w:tc>
        <w:tc>
          <w:tcPr>
            <w:tcW w:w="2006" w:type="dxa"/>
            <w:tcBorders>
              <w:top w:val="single" w:sz="2" w:space="0" w:color="auto"/>
              <w:bottom w:val="single" w:sz="2" w:space="0" w:color="auto"/>
            </w:tcBorders>
          </w:tcPr>
          <w:p w14:paraId="13599D2F" w14:textId="77777777" w:rsidR="002211A4" w:rsidRDefault="002211A4" w:rsidP="009B5E59"/>
        </w:tc>
        <w:tc>
          <w:tcPr>
            <w:tcW w:w="2039" w:type="dxa"/>
            <w:tcBorders>
              <w:top w:val="single" w:sz="2" w:space="0" w:color="auto"/>
              <w:bottom w:val="single" w:sz="2" w:space="0" w:color="auto"/>
            </w:tcBorders>
          </w:tcPr>
          <w:p w14:paraId="6FEFE059" w14:textId="77777777" w:rsidR="002211A4" w:rsidRDefault="002211A4" w:rsidP="009B5E59"/>
        </w:tc>
        <w:tc>
          <w:tcPr>
            <w:tcW w:w="1780" w:type="dxa"/>
            <w:tcBorders>
              <w:top w:val="single" w:sz="2" w:space="0" w:color="auto"/>
              <w:bottom w:val="single" w:sz="2" w:space="0" w:color="auto"/>
            </w:tcBorders>
          </w:tcPr>
          <w:p w14:paraId="607EB316" w14:textId="77777777" w:rsidR="002211A4" w:rsidRDefault="002211A4" w:rsidP="009B5E59"/>
        </w:tc>
      </w:tr>
      <w:tr w:rsidR="002211A4" w14:paraId="6EF9EF1D" w14:textId="77777777" w:rsidTr="009B5E59">
        <w:tc>
          <w:tcPr>
            <w:tcW w:w="2153" w:type="dxa"/>
            <w:tcBorders>
              <w:top w:val="single" w:sz="2" w:space="0" w:color="auto"/>
              <w:bottom w:val="single" w:sz="2" w:space="0" w:color="auto"/>
            </w:tcBorders>
          </w:tcPr>
          <w:p w14:paraId="32A7DC57" w14:textId="77777777" w:rsidR="002211A4" w:rsidRPr="0017067A" w:rsidRDefault="002211A4" w:rsidP="009B5E59">
            <w:pPr>
              <w:rPr>
                <w:b/>
              </w:rPr>
            </w:pPr>
          </w:p>
        </w:tc>
        <w:tc>
          <w:tcPr>
            <w:tcW w:w="2114" w:type="dxa"/>
            <w:tcBorders>
              <w:top w:val="single" w:sz="2" w:space="0" w:color="auto"/>
              <w:bottom w:val="single" w:sz="2" w:space="0" w:color="auto"/>
            </w:tcBorders>
          </w:tcPr>
          <w:p w14:paraId="6CBCD4D6" w14:textId="77777777" w:rsidR="002211A4" w:rsidRDefault="002211A4" w:rsidP="009B5E59">
            <w:r w:rsidRPr="00AA6B0C">
              <w:t>ARC-AGI-2</w:t>
            </w:r>
          </w:p>
        </w:tc>
        <w:tc>
          <w:tcPr>
            <w:tcW w:w="2006" w:type="dxa"/>
            <w:tcBorders>
              <w:top w:val="single" w:sz="2" w:space="0" w:color="auto"/>
              <w:bottom w:val="single" w:sz="2" w:space="0" w:color="auto"/>
            </w:tcBorders>
          </w:tcPr>
          <w:p w14:paraId="233E10C7" w14:textId="77777777" w:rsidR="002211A4" w:rsidRDefault="002211A4" w:rsidP="009B5E59"/>
        </w:tc>
        <w:tc>
          <w:tcPr>
            <w:tcW w:w="2039" w:type="dxa"/>
            <w:tcBorders>
              <w:top w:val="single" w:sz="2" w:space="0" w:color="auto"/>
              <w:bottom w:val="single" w:sz="2" w:space="0" w:color="auto"/>
            </w:tcBorders>
          </w:tcPr>
          <w:p w14:paraId="1F165FA9" w14:textId="77777777" w:rsidR="002211A4" w:rsidRDefault="002211A4" w:rsidP="009B5E59"/>
        </w:tc>
        <w:tc>
          <w:tcPr>
            <w:tcW w:w="1780" w:type="dxa"/>
            <w:tcBorders>
              <w:top w:val="single" w:sz="2" w:space="0" w:color="auto"/>
              <w:bottom w:val="single" w:sz="2" w:space="0" w:color="auto"/>
            </w:tcBorders>
          </w:tcPr>
          <w:p w14:paraId="3860A72B" w14:textId="77777777" w:rsidR="002211A4" w:rsidRDefault="002211A4" w:rsidP="009B5E59"/>
        </w:tc>
      </w:tr>
      <w:tr w:rsidR="002211A4" w14:paraId="6C653E69" w14:textId="77777777" w:rsidTr="009B5E59">
        <w:tc>
          <w:tcPr>
            <w:tcW w:w="2153" w:type="dxa"/>
            <w:tcBorders>
              <w:top w:val="single" w:sz="2" w:space="0" w:color="auto"/>
              <w:bottom w:val="single" w:sz="2" w:space="0" w:color="auto"/>
            </w:tcBorders>
          </w:tcPr>
          <w:p w14:paraId="05572B38" w14:textId="77777777" w:rsidR="002211A4" w:rsidRPr="0017067A" w:rsidRDefault="002211A4" w:rsidP="009B5E59">
            <w:pPr>
              <w:rPr>
                <w:b/>
              </w:rPr>
            </w:pPr>
          </w:p>
        </w:tc>
        <w:tc>
          <w:tcPr>
            <w:tcW w:w="2114" w:type="dxa"/>
            <w:tcBorders>
              <w:top w:val="single" w:sz="2" w:space="0" w:color="auto"/>
              <w:bottom w:val="single" w:sz="2" w:space="0" w:color="auto"/>
            </w:tcBorders>
          </w:tcPr>
          <w:p w14:paraId="7C21A43C" w14:textId="77777777" w:rsidR="002211A4" w:rsidRDefault="002211A4" w:rsidP="009B5E59">
            <w:r w:rsidRPr="00AA6B0C">
              <w:t>AIME</w:t>
            </w:r>
          </w:p>
        </w:tc>
        <w:tc>
          <w:tcPr>
            <w:tcW w:w="2006" w:type="dxa"/>
            <w:tcBorders>
              <w:top w:val="single" w:sz="2" w:space="0" w:color="auto"/>
              <w:bottom w:val="single" w:sz="2" w:space="0" w:color="auto"/>
            </w:tcBorders>
          </w:tcPr>
          <w:p w14:paraId="31A68809" w14:textId="77777777" w:rsidR="002211A4" w:rsidRDefault="002211A4" w:rsidP="009B5E59"/>
        </w:tc>
        <w:tc>
          <w:tcPr>
            <w:tcW w:w="2039" w:type="dxa"/>
            <w:tcBorders>
              <w:top w:val="single" w:sz="2" w:space="0" w:color="auto"/>
              <w:bottom w:val="single" w:sz="2" w:space="0" w:color="auto"/>
            </w:tcBorders>
          </w:tcPr>
          <w:p w14:paraId="5CBD8D05" w14:textId="77777777" w:rsidR="002211A4" w:rsidRDefault="002211A4" w:rsidP="009B5E59"/>
        </w:tc>
        <w:tc>
          <w:tcPr>
            <w:tcW w:w="1780" w:type="dxa"/>
            <w:tcBorders>
              <w:top w:val="single" w:sz="2" w:space="0" w:color="auto"/>
              <w:bottom w:val="single" w:sz="2" w:space="0" w:color="auto"/>
            </w:tcBorders>
          </w:tcPr>
          <w:p w14:paraId="6ED7EB28" w14:textId="77777777" w:rsidR="002211A4" w:rsidRDefault="002211A4" w:rsidP="009B5E59"/>
        </w:tc>
      </w:tr>
    </w:tbl>
    <w:p w14:paraId="63DABF5F" w14:textId="77777777" w:rsidR="002211A4" w:rsidRDefault="002211A4">
      <w:pPr>
        <w:rPr>
          <w:rFonts w:ascii="Kohinoor Bold" w:hAnsi="Kohinoor Bold"/>
        </w:rPr>
      </w:pPr>
    </w:p>
    <w:p w14:paraId="635C14EF" w14:textId="0271D3E6" w:rsidR="002211A4" w:rsidRPr="002211A4" w:rsidRDefault="002211A4">
      <w:pPr>
        <w:rPr>
          <w:rFonts w:ascii="Kohinoor Bold" w:hAnsi="Kohinoor Bold"/>
          <w:highlight w:val="yellow"/>
        </w:rPr>
      </w:pPr>
      <w:r w:rsidRPr="002211A4">
        <w:rPr>
          <w:rFonts w:ascii="Kohinoor Bold" w:hAnsi="Kohinoor Bold"/>
        </w:rPr>
        <w:t>Kategorie 3: Software-Engineering und Coding</w:t>
      </w:r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2153"/>
        <w:gridCol w:w="2114"/>
        <w:gridCol w:w="2006"/>
        <w:gridCol w:w="2039"/>
        <w:gridCol w:w="1780"/>
      </w:tblGrid>
      <w:tr w:rsidR="002211A4" w14:paraId="21F2A835" w14:textId="77777777" w:rsidTr="009B5E59">
        <w:tc>
          <w:tcPr>
            <w:tcW w:w="2153" w:type="dxa"/>
            <w:tcBorders>
              <w:bottom w:val="single" w:sz="12" w:space="0" w:color="98C21D" w:themeColor="accent2"/>
            </w:tcBorders>
          </w:tcPr>
          <w:p w14:paraId="5E9C0870" w14:textId="77777777" w:rsidR="002211A4" w:rsidRPr="00A41872" w:rsidRDefault="002211A4" w:rsidP="009B5E59">
            <w:pPr>
              <w:rPr>
                <w:b/>
              </w:rPr>
            </w:pPr>
            <w:r>
              <w:rPr>
                <w:b/>
              </w:rPr>
              <w:t>Modellname</w:t>
            </w:r>
          </w:p>
        </w:tc>
        <w:tc>
          <w:tcPr>
            <w:tcW w:w="2114" w:type="dxa"/>
            <w:tcBorders>
              <w:bottom w:val="single" w:sz="12" w:space="0" w:color="98C21D" w:themeColor="accent2"/>
            </w:tcBorders>
          </w:tcPr>
          <w:p w14:paraId="22FC94F2" w14:textId="77777777" w:rsidR="002211A4" w:rsidRPr="00A41872" w:rsidRDefault="002211A4" w:rsidP="009B5E59">
            <w:pPr>
              <w:rPr>
                <w:b/>
              </w:rPr>
            </w:pPr>
            <w:r>
              <w:rPr>
                <w:b/>
              </w:rPr>
              <w:t>Benchmark</w:t>
            </w:r>
          </w:p>
        </w:tc>
        <w:tc>
          <w:tcPr>
            <w:tcW w:w="2006" w:type="dxa"/>
            <w:tcBorders>
              <w:bottom w:val="single" w:sz="12" w:space="0" w:color="98C21D" w:themeColor="accent2"/>
            </w:tcBorders>
          </w:tcPr>
          <w:p w14:paraId="4EEABCBD" w14:textId="77777777" w:rsidR="002211A4" w:rsidRPr="00A41872" w:rsidRDefault="002211A4" w:rsidP="009B5E59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2039" w:type="dxa"/>
            <w:tcBorders>
              <w:bottom w:val="single" w:sz="12" w:space="0" w:color="98C21D" w:themeColor="accent2"/>
            </w:tcBorders>
          </w:tcPr>
          <w:p w14:paraId="1E577AAD" w14:textId="77777777" w:rsidR="002211A4" w:rsidRPr="00A41872" w:rsidRDefault="002211A4" w:rsidP="009B5E59">
            <w:pPr>
              <w:rPr>
                <w:b/>
              </w:rPr>
            </w:pPr>
            <w:r>
              <w:rPr>
                <w:b/>
              </w:rPr>
              <w:t>Ergebnis (Wert)</w:t>
            </w:r>
          </w:p>
        </w:tc>
        <w:tc>
          <w:tcPr>
            <w:tcW w:w="1780" w:type="dxa"/>
            <w:tcBorders>
              <w:bottom w:val="single" w:sz="12" w:space="0" w:color="98C21D" w:themeColor="accent2"/>
            </w:tcBorders>
          </w:tcPr>
          <w:p w14:paraId="1D09F46D" w14:textId="77777777" w:rsidR="002211A4" w:rsidRDefault="002211A4" w:rsidP="009B5E59">
            <w:pPr>
              <w:rPr>
                <w:b/>
              </w:rPr>
            </w:pPr>
            <w:r>
              <w:rPr>
                <w:b/>
              </w:rPr>
              <w:t>Datum der Messung</w:t>
            </w:r>
          </w:p>
        </w:tc>
      </w:tr>
      <w:tr w:rsidR="002211A4" w14:paraId="70015301" w14:textId="77777777" w:rsidTr="009B5E59">
        <w:tc>
          <w:tcPr>
            <w:tcW w:w="2153" w:type="dxa"/>
            <w:tcBorders>
              <w:top w:val="single" w:sz="2" w:space="0" w:color="auto"/>
              <w:bottom w:val="single" w:sz="2" w:space="0" w:color="auto"/>
            </w:tcBorders>
          </w:tcPr>
          <w:p w14:paraId="073BA253" w14:textId="77777777" w:rsidR="002211A4" w:rsidRPr="0017067A" w:rsidRDefault="002211A4" w:rsidP="009B5E59">
            <w:pPr>
              <w:rPr>
                <w:b/>
              </w:rPr>
            </w:pPr>
          </w:p>
        </w:tc>
        <w:tc>
          <w:tcPr>
            <w:tcW w:w="2114" w:type="dxa"/>
            <w:tcBorders>
              <w:top w:val="single" w:sz="2" w:space="0" w:color="auto"/>
              <w:bottom w:val="single" w:sz="2" w:space="0" w:color="auto"/>
            </w:tcBorders>
          </w:tcPr>
          <w:p w14:paraId="15CF00DA" w14:textId="77777777" w:rsidR="002211A4" w:rsidRPr="0017067A" w:rsidRDefault="002211A4" w:rsidP="009B5E59">
            <w:r w:rsidRPr="00AA6B0C">
              <w:t>SWE-</w:t>
            </w:r>
            <w:proofErr w:type="spellStart"/>
            <w:r w:rsidRPr="00AA6B0C">
              <w:t>bench</w:t>
            </w:r>
            <w:proofErr w:type="spellEnd"/>
            <w:r w:rsidRPr="00AA6B0C">
              <w:t xml:space="preserve"> </w:t>
            </w:r>
            <w:proofErr w:type="spellStart"/>
            <w:r w:rsidRPr="00AA6B0C">
              <w:t>Verified</w:t>
            </w:r>
            <w:proofErr w:type="spellEnd"/>
            <w:r w:rsidRPr="00AA6B0C">
              <w:t xml:space="preserve"> oder SWE-</w:t>
            </w:r>
            <w:proofErr w:type="spellStart"/>
            <w:r w:rsidRPr="00AA6B0C">
              <w:t>bench</w:t>
            </w:r>
            <w:proofErr w:type="spellEnd"/>
            <w:r w:rsidRPr="00AA6B0C">
              <w:t xml:space="preserve"> Pro</w:t>
            </w:r>
          </w:p>
        </w:tc>
        <w:tc>
          <w:tcPr>
            <w:tcW w:w="2006" w:type="dxa"/>
            <w:tcBorders>
              <w:top w:val="single" w:sz="2" w:space="0" w:color="auto"/>
              <w:bottom w:val="single" w:sz="2" w:space="0" w:color="auto"/>
            </w:tcBorders>
          </w:tcPr>
          <w:p w14:paraId="41607599" w14:textId="77777777" w:rsidR="002211A4" w:rsidRPr="0017067A" w:rsidRDefault="002211A4" w:rsidP="009B5E59"/>
        </w:tc>
        <w:tc>
          <w:tcPr>
            <w:tcW w:w="2039" w:type="dxa"/>
            <w:tcBorders>
              <w:top w:val="single" w:sz="2" w:space="0" w:color="auto"/>
              <w:bottom w:val="single" w:sz="2" w:space="0" w:color="auto"/>
            </w:tcBorders>
          </w:tcPr>
          <w:p w14:paraId="2C8C5696" w14:textId="77777777" w:rsidR="002211A4" w:rsidRPr="0017067A" w:rsidRDefault="002211A4" w:rsidP="009B5E59"/>
        </w:tc>
        <w:tc>
          <w:tcPr>
            <w:tcW w:w="1780" w:type="dxa"/>
            <w:tcBorders>
              <w:top w:val="single" w:sz="2" w:space="0" w:color="auto"/>
              <w:bottom w:val="single" w:sz="2" w:space="0" w:color="auto"/>
            </w:tcBorders>
          </w:tcPr>
          <w:p w14:paraId="1EE27077" w14:textId="77777777" w:rsidR="002211A4" w:rsidRPr="0017067A" w:rsidRDefault="002211A4" w:rsidP="009B5E59"/>
        </w:tc>
      </w:tr>
      <w:tr w:rsidR="002211A4" w14:paraId="176E3FC9" w14:textId="77777777" w:rsidTr="009B5E59">
        <w:tc>
          <w:tcPr>
            <w:tcW w:w="2153" w:type="dxa"/>
            <w:tcBorders>
              <w:top w:val="single" w:sz="2" w:space="0" w:color="auto"/>
            </w:tcBorders>
          </w:tcPr>
          <w:p w14:paraId="7DDA3C07" w14:textId="77777777" w:rsidR="002211A4" w:rsidRPr="0017067A" w:rsidRDefault="002211A4" w:rsidP="009B5E59">
            <w:pPr>
              <w:rPr>
                <w:b/>
              </w:rPr>
            </w:pPr>
          </w:p>
        </w:tc>
        <w:tc>
          <w:tcPr>
            <w:tcW w:w="2114" w:type="dxa"/>
            <w:tcBorders>
              <w:top w:val="single" w:sz="2" w:space="0" w:color="auto"/>
            </w:tcBorders>
          </w:tcPr>
          <w:p w14:paraId="383DE3B0" w14:textId="77777777" w:rsidR="002211A4" w:rsidRDefault="002211A4" w:rsidP="009B5E59">
            <w:r w:rsidRPr="00AA6B0C">
              <w:t>Terminal-</w:t>
            </w:r>
            <w:proofErr w:type="spellStart"/>
            <w:r w:rsidRPr="00AA6B0C">
              <w:t>bench</w:t>
            </w:r>
            <w:proofErr w:type="spellEnd"/>
          </w:p>
        </w:tc>
        <w:tc>
          <w:tcPr>
            <w:tcW w:w="2006" w:type="dxa"/>
            <w:tcBorders>
              <w:top w:val="single" w:sz="2" w:space="0" w:color="auto"/>
            </w:tcBorders>
          </w:tcPr>
          <w:p w14:paraId="39549641" w14:textId="77777777" w:rsidR="002211A4" w:rsidRPr="0017067A" w:rsidRDefault="002211A4" w:rsidP="009B5E59"/>
        </w:tc>
        <w:tc>
          <w:tcPr>
            <w:tcW w:w="2039" w:type="dxa"/>
            <w:tcBorders>
              <w:top w:val="single" w:sz="2" w:space="0" w:color="auto"/>
            </w:tcBorders>
          </w:tcPr>
          <w:p w14:paraId="7D1501BE" w14:textId="77777777" w:rsidR="002211A4" w:rsidRPr="0017067A" w:rsidRDefault="002211A4" w:rsidP="009B5E59"/>
        </w:tc>
        <w:tc>
          <w:tcPr>
            <w:tcW w:w="1780" w:type="dxa"/>
            <w:tcBorders>
              <w:top w:val="single" w:sz="2" w:space="0" w:color="auto"/>
            </w:tcBorders>
          </w:tcPr>
          <w:p w14:paraId="29F0D6D4" w14:textId="77777777" w:rsidR="002211A4" w:rsidRPr="0017067A" w:rsidRDefault="002211A4" w:rsidP="009B5E59"/>
        </w:tc>
      </w:tr>
    </w:tbl>
    <w:p w14:paraId="64F64493" w14:textId="0B269CDA" w:rsidR="00306EDE" w:rsidRDefault="00306EDE">
      <w:pPr>
        <w:rPr>
          <w:rFonts w:ascii="Kohinoor Bold" w:eastAsiaTheme="majorEastAsia" w:hAnsi="Kohinoor Bold" w:cstheme="majorBidi"/>
          <w:color w:val="0069A6"/>
          <w:sz w:val="40"/>
          <w:szCs w:val="32"/>
          <w:highlight w:val="yellow"/>
        </w:rPr>
      </w:pPr>
      <w:r>
        <w:rPr>
          <w:highlight w:val="yellow"/>
        </w:rPr>
        <w:br w:type="page"/>
      </w:r>
    </w:p>
    <w:p w14:paraId="6B94FB04" w14:textId="56B1AC05" w:rsidR="004C2AEF" w:rsidRDefault="004C2AEF" w:rsidP="004C2AEF">
      <w:pPr>
        <w:pStyle w:val="1mitNummerierung"/>
      </w:pPr>
      <w:bookmarkStart w:id="3" w:name="_Toc229737991"/>
      <w:r>
        <w:lastRenderedPageBreak/>
        <w:t>Model Cards (Kurzfassung)</w:t>
      </w:r>
      <w:bookmarkEnd w:id="3"/>
    </w:p>
    <w:p w14:paraId="0142D8CB" w14:textId="2544DC97" w:rsidR="002275BD" w:rsidRDefault="004C2AEF" w:rsidP="004C2AEF">
      <w:r>
        <w:t xml:space="preserve">Bitte für jedes Modell eine Model Card (ggf. als separate Anlage) beifügen, die </w:t>
      </w:r>
      <w:r w:rsidR="00306EDE">
        <w:t>Mindestinhalte finden Sie in der Leistungsbeschreibung</w:t>
      </w:r>
      <w:r>
        <w:t>.</w:t>
      </w:r>
    </w:p>
    <w:sectPr w:rsidR="002275BD" w:rsidSect="00CC1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907" w:bottom="1418" w:left="907" w:header="68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0DD26" w14:textId="77777777" w:rsidR="004C2AEF" w:rsidRDefault="004C2AEF" w:rsidP="007A5714">
      <w:pPr>
        <w:spacing w:after="0" w:line="240" w:lineRule="auto"/>
      </w:pPr>
      <w:r>
        <w:separator/>
      </w:r>
    </w:p>
  </w:endnote>
  <w:endnote w:type="continuationSeparator" w:id="0">
    <w:p w14:paraId="38C67AEC" w14:textId="77777777" w:rsidR="004C2AEF" w:rsidRDefault="004C2AEF" w:rsidP="007A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C9DA3" w14:textId="77777777" w:rsidR="00CC1B0C" w:rsidRDefault="00CC1B0C" w:rsidP="003C0239">
    <w:pPr>
      <w:pStyle w:val="Fuzeile"/>
      <w:tabs>
        <w:tab w:val="clear" w:pos="4536"/>
        <w:tab w:val="clear" w:pos="9072"/>
        <w:tab w:val="center" w:pos="9498"/>
      </w:tabs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5D65080" wp14:editId="29DB0276">
              <wp:simplePos x="0" y="0"/>
              <wp:positionH relativeFrom="margin">
                <wp:posOffset>-93980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6D4E436" id="Ellipse 7" o:spid="_x0000_s1026" style="position:absolute;margin-left:-7.4pt;margin-top:-3.65pt;width:19.4pt;height:19.4pt;z-index:-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" fillcolor="#98c21d" stroked="f" strokeweight="1pt">
              <v:stroke joinstyle="miter"/>
              <w10:wrap anchorx="margin"/>
            </v:oval>
          </w:pict>
        </mc:Fallback>
      </mc:AlternateContent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4</w:t>
    </w:r>
    <w:r w:rsidRPr="00F93D56">
      <w:rPr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EED4E" w14:textId="77777777" w:rsidR="00CC1B0C" w:rsidRDefault="00CC1B0C" w:rsidP="003C0239">
    <w:pPr>
      <w:pStyle w:val="Fuzeile"/>
      <w:tabs>
        <w:tab w:val="clear" w:pos="4536"/>
        <w:tab w:val="clear" w:pos="9072"/>
        <w:tab w:val="center" w:pos="709"/>
      </w:tabs>
      <w:jc w:val="right"/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51FA390A" wp14:editId="076B1C1D">
              <wp:simplePos x="0" y="0"/>
              <wp:positionH relativeFrom="margin">
                <wp:posOffset>6253480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4" name="El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B29D0A4" id="Ellipse 4" o:spid="_x0000_s1026" style="position:absolute;margin-left:492.4pt;margin-top:-3.65pt;width:19.4pt;height:19.4pt;z-index:-2516490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" fillcolor="#98c21d" stroked="f" strokeweight="1pt">
              <v:stroke joinstyle="miter"/>
              <w10:wrap anchorx="margin"/>
            </v:oval>
          </w:pict>
        </mc:Fallback>
      </mc:AlternateContent>
    </w:r>
    <w:r>
      <w:rPr>
        <w:rFonts w:ascii="Kohinoor Bold" w:hAnsi="Kohinoor Bold"/>
        <w:color w:val="FFFFFF" w:themeColor="background1"/>
      </w:rPr>
      <w:tab/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3</w:t>
    </w:r>
    <w:r w:rsidRPr="00F93D56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6F0A0" w14:textId="77777777" w:rsidR="004C2AEF" w:rsidRDefault="004C2AEF" w:rsidP="007A5714">
      <w:pPr>
        <w:spacing w:after="0" w:line="240" w:lineRule="auto"/>
      </w:pPr>
      <w:r>
        <w:separator/>
      </w:r>
    </w:p>
  </w:footnote>
  <w:footnote w:type="continuationSeparator" w:id="0">
    <w:p w14:paraId="20C9FC1D" w14:textId="77777777" w:rsidR="004C2AEF" w:rsidRDefault="004C2AEF" w:rsidP="007A5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36B44" w14:textId="723869A3" w:rsidR="00CC1B0C" w:rsidRPr="00B81B38" w:rsidRDefault="002211A4" w:rsidP="00387BAC">
    <w:pPr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2842827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C2AEF">
          <w:rPr>
            <w:rFonts w:asciiTheme="minorHAnsi" w:hAnsiTheme="minorHAnsi"/>
            <w:sz w:val="18"/>
            <w:szCs w:val="18"/>
          </w:rPr>
          <w:t>Anlage B3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92503C5" wp14:editId="0C0E7835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3B6F19" id="Gerader Verbinde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  <w:r w:rsidR="00C04A65" w:rsidRPr="00B81B38">
      <w:rPr>
        <w:rFonts w:asciiTheme="minorHAnsi" w:hAnsiTheme="minorHAnsi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9CECA" w14:textId="309905DC" w:rsidR="00CC1B0C" w:rsidRPr="00B81B38" w:rsidRDefault="002211A4" w:rsidP="00387BAC">
    <w:pPr>
      <w:jc w:val="right"/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090498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C2AEF">
          <w:rPr>
            <w:rFonts w:asciiTheme="minorHAnsi" w:hAnsiTheme="minorHAnsi"/>
            <w:sz w:val="18"/>
            <w:szCs w:val="18"/>
          </w:rPr>
          <w:t>Anlage B3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226425A" wp14:editId="30CC39E8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AE0FD3" id="Gerader Verbinde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C5109" w14:textId="77777777" w:rsidR="007A5714" w:rsidRDefault="007A5714">
    <w:pPr>
      <w:pStyle w:val="Kopfzeile"/>
    </w:pPr>
    <w:r w:rsidRPr="00050E60">
      <w:rPr>
        <w:rFonts w:ascii="Microsoft Sans Serif" w:hAnsi="Microsoft Sans Serif" w:cs="Microsoft Sans Serif"/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223218" wp14:editId="41E886FB">
              <wp:simplePos x="0" y="0"/>
              <wp:positionH relativeFrom="page">
                <wp:align>left</wp:align>
              </wp:positionH>
              <wp:positionV relativeFrom="paragraph">
                <wp:posOffset>-445853</wp:posOffset>
              </wp:positionV>
              <wp:extent cx="8039100" cy="10753725"/>
              <wp:effectExtent l="0" t="0" r="0" b="9525"/>
              <wp:wrapNone/>
              <wp:docPr id="35" name="Rechteck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10753725"/>
                      </a:xfrm>
                      <a:prstGeom prst="rect">
                        <a:avLst/>
                      </a:prstGeom>
                      <a:solidFill>
                        <a:srgbClr val="0069A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584DA52" id="Rechteck 35" o:spid="_x0000_s1026" style="position:absolute;margin-left:0;margin-top:-35.1pt;width:633pt;height:846.7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" fillcolor="#0069a6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469C7"/>
    <w:multiLevelType w:val="hybridMultilevel"/>
    <w:tmpl w:val="8E2E0B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C1A23"/>
    <w:multiLevelType w:val="hybridMultilevel"/>
    <w:tmpl w:val="8B4E948C"/>
    <w:lvl w:ilvl="0" w:tplc="54780790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D7E3DB0"/>
    <w:multiLevelType w:val="hybridMultilevel"/>
    <w:tmpl w:val="64D4A800"/>
    <w:lvl w:ilvl="0" w:tplc="F282EA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B3665"/>
    <w:multiLevelType w:val="hybridMultilevel"/>
    <w:tmpl w:val="2C00566A"/>
    <w:lvl w:ilvl="0" w:tplc="0E74E89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06B50"/>
    <w:multiLevelType w:val="multilevel"/>
    <w:tmpl w:val="1D747308"/>
    <w:lvl w:ilvl="0">
      <w:start w:val="1"/>
      <w:numFmt w:val="decimal"/>
      <w:pStyle w:val="1mitNummerierung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2mitNummerierung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3mitNummerierung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4mitNummerierung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5087141F"/>
    <w:multiLevelType w:val="hybridMultilevel"/>
    <w:tmpl w:val="7C32F39E"/>
    <w:lvl w:ilvl="0" w:tplc="90081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835F66"/>
    <w:multiLevelType w:val="hybridMultilevel"/>
    <w:tmpl w:val="13B69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03526"/>
    <w:multiLevelType w:val="hybridMultilevel"/>
    <w:tmpl w:val="86F61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941605">
    <w:abstractNumId w:val="7"/>
  </w:num>
  <w:num w:numId="2" w16cid:durableId="511796593">
    <w:abstractNumId w:val="5"/>
  </w:num>
  <w:num w:numId="3" w16cid:durableId="703558700">
    <w:abstractNumId w:val="4"/>
  </w:num>
  <w:num w:numId="4" w16cid:durableId="1801341612">
    <w:abstractNumId w:val="2"/>
  </w:num>
  <w:num w:numId="5" w16cid:durableId="1678146480">
    <w:abstractNumId w:val="1"/>
  </w:num>
  <w:num w:numId="6" w16cid:durableId="1552033372">
    <w:abstractNumId w:val="3"/>
  </w:num>
  <w:num w:numId="7" w16cid:durableId="1500388691">
    <w:abstractNumId w:val="6"/>
  </w:num>
  <w:num w:numId="8" w16cid:durableId="456290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AEF"/>
    <w:rsid w:val="00000D81"/>
    <w:rsid w:val="000141DD"/>
    <w:rsid w:val="00030F04"/>
    <w:rsid w:val="00094EC9"/>
    <w:rsid w:val="000D1720"/>
    <w:rsid w:val="001314E9"/>
    <w:rsid w:val="0018194A"/>
    <w:rsid w:val="0019588D"/>
    <w:rsid w:val="001C1D4A"/>
    <w:rsid w:val="002211A4"/>
    <w:rsid w:val="002275BD"/>
    <w:rsid w:val="002500C0"/>
    <w:rsid w:val="002825B6"/>
    <w:rsid w:val="002B4DA0"/>
    <w:rsid w:val="002E7045"/>
    <w:rsid w:val="00306EDE"/>
    <w:rsid w:val="00366F0E"/>
    <w:rsid w:val="00372828"/>
    <w:rsid w:val="0038218F"/>
    <w:rsid w:val="00387BAC"/>
    <w:rsid w:val="003C0239"/>
    <w:rsid w:val="003D30E1"/>
    <w:rsid w:val="003F20DC"/>
    <w:rsid w:val="00447839"/>
    <w:rsid w:val="00466BBE"/>
    <w:rsid w:val="0049071D"/>
    <w:rsid w:val="004B02D0"/>
    <w:rsid w:val="004B1C05"/>
    <w:rsid w:val="004C2AEF"/>
    <w:rsid w:val="004E152A"/>
    <w:rsid w:val="004F3C27"/>
    <w:rsid w:val="00500A84"/>
    <w:rsid w:val="0050755F"/>
    <w:rsid w:val="00545FB9"/>
    <w:rsid w:val="00584AD8"/>
    <w:rsid w:val="005937E4"/>
    <w:rsid w:val="00593FC4"/>
    <w:rsid w:val="0062547D"/>
    <w:rsid w:val="006819B1"/>
    <w:rsid w:val="006964E3"/>
    <w:rsid w:val="006E1AA7"/>
    <w:rsid w:val="007032BB"/>
    <w:rsid w:val="00745129"/>
    <w:rsid w:val="00756AD8"/>
    <w:rsid w:val="007A5714"/>
    <w:rsid w:val="007A6F42"/>
    <w:rsid w:val="00835B09"/>
    <w:rsid w:val="008446D6"/>
    <w:rsid w:val="00864B2C"/>
    <w:rsid w:val="008E7526"/>
    <w:rsid w:val="008F6522"/>
    <w:rsid w:val="008F7C06"/>
    <w:rsid w:val="00920A71"/>
    <w:rsid w:val="00920E7E"/>
    <w:rsid w:val="00922002"/>
    <w:rsid w:val="009735C3"/>
    <w:rsid w:val="009F24D8"/>
    <w:rsid w:val="009F268B"/>
    <w:rsid w:val="00A41872"/>
    <w:rsid w:val="00A51F1B"/>
    <w:rsid w:val="00AA6B0C"/>
    <w:rsid w:val="00B7067A"/>
    <w:rsid w:val="00B81B38"/>
    <w:rsid w:val="00BC2BDE"/>
    <w:rsid w:val="00C04A65"/>
    <w:rsid w:val="00C17465"/>
    <w:rsid w:val="00C33346"/>
    <w:rsid w:val="00C6331A"/>
    <w:rsid w:val="00C639A9"/>
    <w:rsid w:val="00C73DFF"/>
    <w:rsid w:val="00CC1B0C"/>
    <w:rsid w:val="00D63BCB"/>
    <w:rsid w:val="00D72B0B"/>
    <w:rsid w:val="00D85991"/>
    <w:rsid w:val="00D939A3"/>
    <w:rsid w:val="00E071F6"/>
    <w:rsid w:val="00E13D51"/>
    <w:rsid w:val="00E7021F"/>
    <w:rsid w:val="00EB0771"/>
    <w:rsid w:val="00EB257B"/>
    <w:rsid w:val="00EC329B"/>
    <w:rsid w:val="00F62882"/>
    <w:rsid w:val="00F85782"/>
    <w:rsid w:val="00F9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DD6D0"/>
  <w14:defaultImageDpi w14:val="330"/>
  <w15:chartTrackingRefBased/>
  <w15:docId w15:val="{9ECD1402-321D-4F80-9A11-AE8D1E4AA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ohinoor Book" w:eastAsiaTheme="minorHAnsi" w:hAnsi="Kohinoor Book" w:cstheme="minorBidi"/>
        <w:lang w:val="de-DE" w:eastAsia="en-US" w:bidi="ar-SA"/>
      </w:rPr>
    </w:rPrDefault>
    <w:pPrDefault>
      <w:pPr>
        <w:spacing w:after="160"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331A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2547D"/>
    <w:pPr>
      <w:keepNext/>
      <w:keepLines/>
      <w:spacing w:before="360" w:after="240" w:line="560" w:lineRule="exact"/>
      <w:outlineLvl w:val="0"/>
    </w:pPr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4E152A"/>
    <w:pPr>
      <w:keepNext/>
      <w:keepLines/>
      <w:spacing w:before="360" w:after="120" w:line="400" w:lineRule="exact"/>
      <w:outlineLvl w:val="1"/>
    </w:pPr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24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24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F6765" w:themeColor="accent1" w:themeShade="B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6E1AA7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E1AA7"/>
    <w:rPr>
      <w:sz w:val="18"/>
    </w:rPr>
  </w:style>
  <w:style w:type="paragraph" w:styleId="Textkrper">
    <w:name w:val="Body Text"/>
    <w:basedOn w:val="Standard"/>
    <w:link w:val="TextkrperZchn"/>
    <w:rsid w:val="006E1AA7"/>
    <w:pPr>
      <w:spacing w:after="0" w:line="240" w:lineRule="auto"/>
    </w:pPr>
    <w:rPr>
      <w:rFonts w:eastAsia="Times New Roman" w:cs="Times New Roman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E1AA7"/>
    <w:rPr>
      <w:rFonts w:eastAsia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939A3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547D"/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KeinLeerraum">
    <w:name w:val="No Spacing"/>
    <w:basedOn w:val="Standard"/>
    <w:uiPriority w:val="1"/>
    <w:qFormat/>
    <w:rsid w:val="00500A84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4E152A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character" w:styleId="Hervorhebung">
    <w:name w:val="Emphasis"/>
    <w:aliases w:val="Anlauftext grün"/>
    <w:basedOn w:val="Absatz-Standardschriftart"/>
    <w:uiPriority w:val="20"/>
    <w:qFormat/>
    <w:rsid w:val="0019588D"/>
    <w:rPr>
      <w:rFonts w:ascii="Kohinoor Bold" w:hAnsi="Kohinoor Bold"/>
      <w:i w:val="0"/>
      <w:iCs/>
      <w:color w:val="98C21D"/>
      <w:sz w:val="20"/>
    </w:rPr>
  </w:style>
  <w:style w:type="paragraph" w:customStyle="1" w:styleId="Zwischenberschrift">
    <w:name w:val="Zwischenüberschrift"/>
    <w:basedOn w:val="Standard"/>
    <w:next w:val="Standard"/>
    <w:link w:val="ZwischenberschriftZchn"/>
    <w:autoRedefine/>
    <w:qFormat/>
    <w:rsid w:val="002275BD"/>
    <w:pPr>
      <w:spacing w:before="360" w:after="120"/>
    </w:pPr>
    <w:rPr>
      <w:rFonts w:ascii="Kohinoor Bold" w:hAnsi="Kohinoor Bold"/>
      <w:sz w:val="24"/>
    </w:rPr>
  </w:style>
  <w:style w:type="character" w:customStyle="1" w:styleId="ZwischenberschriftZchn">
    <w:name w:val="Zwischenüberschrift Zchn"/>
    <w:basedOn w:val="Absatz-Standardschriftart"/>
    <w:link w:val="Zwischenberschrift"/>
    <w:rsid w:val="002275BD"/>
    <w:rPr>
      <w:rFonts w:ascii="Kohinoor Bold" w:hAnsi="Kohinoor Bold"/>
      <w:sz w:val="24"/>
    </w:rPr>
  </w:style>
  <w:style w:type="character" w:styleId="SchwacheHervorhebung">
    <w:name w:val="Subtle Emphasis"/>
    <w:aliases w:val="Anlauftext blau"/>
    <w:basedOn w:val="Absatz-Standardschriftart"/>
    <w:uiPriority w:val="19"/>
    <w:qFormat/>
    <w:rsid w:val="0018194A"/>
    <w:rPr>
      <w:rFonts w:ascii="Kohinoor Bold" w:hAnsi="Kohinoor Bold"/>
      <w:i w:val="0"/>
      <w:iCs/>
      <w:color w:val="0069A6"/>
      <w:sz w:val="20"/>
    </w:rPr>
  </w:style>
  <w:style w:type="paragraph" w:styleId="Untertitel">
    <w:name w:val="Subtitle"/>
    <w:aliases w:val="Kolumnentitel"/>
    <w:basedOn w:val="Standard"/>
    <w:next w:val="Standard"/>
    <w:link w:val="UntertitelZchn"/>
    <w:uiPriority w:val="11"/>
    <w:qFormat/>
    <w:rsid w:val="0018194A"/>
    <w:pPr>
      <w:numPr>
        <w:ilvl w:val="1"/>
      </w:numPr>
    </w:pPr>
    <w:rPr>
      <w:rFonts w:eastAsiaTheme="minorEastAsia"/>
      <w:caps/>
      <w:spacing w:val="15"/>
      <w:sz w:val="18"/>
    </w:rPr>
  </w:style>
  <w:style w:type="character" w:customStyle="1" w:styleId="UntertitelZchn">
    <w:name w:val="Untertitel Zchn"/>
    <w:aliases w:val="Kolumnentitel Zchn"/>
    <w:basedOn w:val="Absatz-Standardschriftart"/>
    <w:link w:val="Untertitel"/>
    <w:uiPriority w:val="11"/>
    <w:rsid w:val="0018194A"/>
    <w:rPr>
      <w:rFonts w:ascii="Kohinoor Book" w:eastAsiaTheme="minorEastAsia" w:hAnsi="Kohinoor Book"/>
      <w:caps/>
      <w:spacing w:val="15"/>
      <w:sz w:val="18"/>
    </w:rPr>
  </w:style>
  <w:style w:type="character" w:styleId="IntensiveHervorhebung">
    <w:name w:val="Intense Emphasis"/>
    <w:aliases w:val="Auszeichnung blau"/>
    <w:basedOn w:val="Absatz-Standardschriftart"/>
    <w:uiPriority w:val="21"/>
    <w:qFormat/>
    <w:rsid w:val="0018194A"/>
    <w:rPr>
      <w:rFonts w:ascii="Kohinoor Bold" w:hAnsi="Kohinoor Bold"/>
      <w:i w:val="0"/>
      <w:iCs/>
      <w:color w:val="0069A6"/>
      <w:sz w:val="20"/>
    </w:rPr>
  </w:style>
  <w:style w:type="character" w:styleId="Fett">
    <w:name w:val="Strong"/>
    <w:aliases w:val="Auszeichnung grün"/>
    <w:basedOn w:val="Absatz-Standardschriftart"/>
    <w:uiPriority w:val="22"/>
    <w:qFormat/>
    <w:rsid w:val="0018194A"/>
    <w:rPr>
      <w:rFonts w:ascii="Kohinoor Bold" w:hAnsi="Kohinoor Bold"/>
      <w:b w:val="0"/>
      <w:bCs/>
      <w:color w:val="98C21D"/>
      <w:sz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EB077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B0771"/>
    <w:rPr>
      <w:rFonts w:ascii="Kohinoor Book" w:hAnsi="Kohinoor Book"/>
      <w:i/>
      <w:iCs/>
      <w:color w:val="404040" w:themeColor="text1" w:themeTint="BF"/>
      <w:sz w:val="20"/>
    </w:rPr>
  </w:style>
  <w:style w:type="paragraph" w:customStyle="1" w:styleId="1mitNummerierung">
    <w:name w:val="Ü1 (mit Nummerierung)"/>
    <w:basedOn w:val="berschrift1"/>
    <w:link w:val="1mitNummerierungZchn"/>
    <w:qFormat/>
    <w:rsid w:val="009F24D8"/>
    <w:pPr>
      <w:numPr>
        <w:numId w:val="3"/>
      </w:numPr>
    </w:pPr>
  </w:style>
  <w:style w:type="paragraph" w:customStyle="1" w:styleId="2mitNummerierung">
    <w:name w:val="Ü2 (mit Nummerierung)"/>
    <w:basedOn w:val="berschrift2"/>
    <w:link w:val="2mitNummerierungZchn"/>
    <w:qFormat/>
    <w:rsid w:val="00EC329B"/>
    <w:pPr>
      <w:numPr>
        <w:ilvl w:val="1"/>
        <w:numId w:val="3"/>
      </w:numPr>
    </w:pPr>
  </w:style>
  <w:style w:type="character" w:customStyle="1" w:styleId="1mitNummerierungZchn">
    <w:name w:val="Ü1 (mit Nummerierung) Zchn"/>
    <w:basedOn w:val="Absatz-Standardschriftart"/>
    <w:link w:val="1mitNummerierung"/>
    <w:rsid w:val="009F24D8"/>
    <w:rPr>
      <w:rFonts w:ascii="Kohinoor Bold" w:eastAsiaTheme="majorEastAsia" w:hAnsi="Kohinoor Bold" w:cstheme="majorBidi"/>
      <w:color w:val="0069A6"/>
      <w:sz w:val="40"/>
      <w:szCs w:val="32"/>
    </w:rPr>
  </w:style>
  <w:style w:type="paragraph" w:customStyle="1" w:styleId="3mitNummerierung">
    <w:name w:val="Ü3 (mit Nummerierung)"/>
    <w:basedOn w:val="berschrift3"/>
    <w:link w:val="3mitNummerierungZchn"/>
    <w:autoRedefine/>
    <w:qFormat/>
    <w:rsid w:val="009F24D8"/>
    <w:pPr>
      <w:numPr>
        <w:ilvl w:val="2"/>
        <w:numId w:val="3"/>
      </w:numPr>
      <w:spacing w:before="360" w:after="120"/>
    </w:pPr>
    <w:rPr>
      <w:rFonts w:ascii="Kohinoor Bold" w:hAnsi="Kohinoor Bold"/>
      <w:color w:val="auto"/>
    </w:rPr>
  </w:style>
  <w:style w:type="character" w:customStyle="1" w:styleId="2mitNummerierungZchn">
    <w:name w:val="Ü2 (mit Nummerierung) Zchn"/>
    <w:basedOn w:val="1mitNummerierungZchn"/>
    <w:link w:val="2mitNummerierung"/>
    <w:rsid w:val="00EC329B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9F24D8"/>
    <w:pPr>
      <w:spacing w:after="100"/>
    </w:pPr>
  </w:style>
  <w:style w:type="character" w:customStyle="1" w:styleId="3mitNummerierungZchn">
    <w:name w:val="Ü3 (mit Nummerierung) Zchn"/>
    <w:basedOn w:val="1mitNummerierungZchn"/>
    <w:link w:val="3mitNummerierung"/>
    <w:rsid w:val="009F24D8"/>
    <w:rPr>
      <w:rFonts w:ascii="Kohinoor Bold" w:eastAsiaTheme="majorEastAsia" w:hAnsi="Kohinoor Bold" w:cstheme="majorBidi"/>
      <w:color w:val="0069A6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24D8"/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9F24D8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9F24D8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9F24D8"/>
    <w:rPr>
      <w:color w:val="284398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94EC9"/>
    <w:pPr>
      <w:spacing w:after="0" w:line="259" w:lineRule="auto"/>
      <w:outlineLvl w:val="9"/>
    </w:pPr>
    <w:rPr>
      <w:color w:val="0069A6" w:themeColor="text2"/>
      <w:lang w:eastAsia="de-DE"/>
    </w:rPr>
  </w:style>
  <w:style w:type="paragraph" w:customStyle="1" w:styleId="4mitNummerierung">
    <w:name w:val="Ü4 (mit Nummerierung)"/>
    <w:basedOn w:val="berschrift4"/>
    <w:link w:val="4mitNummerierungZchn"/>
    <w:qFormat/>
    <w:rsid w:val="009F24D8"/>
    <w:pPr>
      <w:numPr>
        <w:ilvl w:val="3"/>
        <w:numId w:val="3"/>
      </w:numPr>
      <w:spacing w:before="360" w:after="120"/>
    </w:pPr>
    <w:rPr>
      <w:rFonts w:ascii="Kohinoor Bold" w:hAnsi="Kohinoor Bold"/>
      <w:i w:val="0"/>
      <w:color w:val="auto"/>
      <w:sz w:val="24"/>
    </w:rPr>
  </w:style>
  <w:style w:type="table" w:styleId="Tabellenraster">
    <w:name w:val="Table Grid"/>
    <w:basedOn w:val="NormaleTabelle"/>
    <w:uiPriority w:val="39"/>
    <w:rsid w:val="0050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mitNummerierungZchn">
    <w:name w:val="Ü4 (mit Nummerierung) Zchn"/>
    <w:basedOn w:val="Absatz-Standardschriftart"/>
    <w:link w:val="4mitNummerierung"/>
    <w:rsid w:val="009F24D8"/>
    <w:rPr>
      <w:rFonts w:ascii="Kohinoor Bold" w:eastAsiaTheme="majorEastAsia" w:hAnsi="Kohinoor Bold" w:cstheme="majorBidi"/>
      <w:i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24D8"/>
    <w:rPr>
      <w:rFonts w:asciiTheme="majorHAnsi" w:eastAsiaTheme="majorEastAsia" w:hAnsiTheme="majorHAnsi" w:cstheme="majorBidi"/>
      <w:i/>
      <w:iCs/>
      <w:color w:val="1F6765" w:themeColor="accent1" w:themeShade="BF"/>
      <w:sz w:val="20"/>
    </w:rPr>
  </w:style>
  <w:style w:type="paragraph" w:styleId="Listenabsatz">
    <w:name w:val="List Paragraph"/>
    <w:basedOn w:val="Standard"/>
    <w:uiPriority w:val="34"/>
    <w:qFormat/>
    <w:rsid w:val="002275BD"/>
    <w:pPr>
      <w:ind w:left="720"/>
      <w:contextualSpacing/>
    </w:pPr>
  </w:style>
  <w:style w:type="table" w:customStyle="1" w:styleId="LKROW">
    <w:name w:val="LK ROW"/>
    <w:basedOn w:val="NormaleTabelle"/>
    <w:uiPriority w:val="99"/>
    <w:rsid w:val="00A41872"/>
    <w:pPr>
      <w:spacing w:after="0" w:line="240" w:lineRule="auto"/>
    </w:pPr>
    <w:tblPr>
      <w:tblCellMar>
        <w:top w:w="113" w:type="dxa"/>
        <w:bottom w:w="113" w:type="dxa"/>
      </w:tblCellMar>
    </w:tblPr>
  </w:style>
  <w:style w:type="table" w:styleId="Listentabelle3Akzent2">
    <w:name w:val="List Table 3 Accent 2"/>
    <w:basedOn w:val="NormaleTabelle"/>
    <w:uiPriority w:val="48"/>
    <w:rsid w:val="004C2AEF"/>
    <w:pPr>
      <w:spacing w:after="0" w:line="240" w:lineRule="auto"/>
    </w:pPr>
    <w:tblPr>
      <w:tblStyleRowBandSize w:val="1"/>
      <w:tblStyleColBandSize w:val="1"/>
      <w:tblBorders>
        <w:top w:val="single" w:sz="4" w:space="0" w:color="98C21D" w:themeColor="accent2"/>
        <w:left w:val="single" w:sz="4" w:space="0" w:color="98C21D" w:themeColor="accent2"/>
        <w:bottom w:val="single" w:sz="4" w:space="0" w:color="98C21D" w:themeColor="accent2"/>
        <w:right w:val="single" w:sz="4" w:space="0" w:color="98C21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8C21D" w:themeFill="accent2"/>
      </w:tcPr>
    </w:tblStylePr>
    <w:tblStylePr w:type="lastRow">
      <w:rPr>
        <w:b/>
        <w:bCs/>
      </w:rPr>
      <w:tblPr/>
      <w:tcPr>
        <w:tcBorders>
          <w:top w:val="double" w:sz="4" w:space="0" w:color="98C21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8C21D" w:themeColor="accent2"/>
          <w:right w:val="single" w:sz="4" w:space="0" w:color="98C21D" w:themeColor="accent2"/>
        </w:tcBorders>
      </w:tcPr>
    </w:tblStylePr>
    <w:tblStylePr w:type="band1Horz">
      <w:tblPr/>
      <w:tcPr>
        <w:tcBorders>
          <w:top w:val="single" w:sz="4" w:space="0" w:color="98C21D" w:themeColor="accent2"/>
          <w:bottom w:val="single" w:sz="4" w:space="0" w:color="98C21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8C21D" w:themeColor="accent2"/>
          <w:left w:val="nil"/>
        </w:tcBorders>
      </w:tcPr>
    </w:tblStylePr>
    <w:tblStylePr w:type="swCell">
      <w:tblPr/>
      <w:tcPr>
        <w:tcBorders>
          <w:top w:val="double" w:sz="4" w:space="0" w:color="98C21D" w:themeColor="accent2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FA7929F3-0986-4518-A3AA-78C152152607@fritz.bo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Amt-12\12-Gesamt\Vorlagen\LK-ROW_Word-Vorlag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CE02062475546ADA3C357240399A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16BB09-60D4-4158-BB39-F4F1FEDD5E7F}"/>
      </w:docPartPr>
      <w:docPartBody>
        <w:p w:rsidR="00D70ED1" w:rsidRDefault="00D70ED1">
          <w:pPr>
            <w:pStyle w:val="0CE02062475546ADA3C357240399AC59"/>
          </w:pPr>
          <w:r w:rsidRPr="00D76AC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56C421-BA92-4AE7-AE6C-1CCEE7C47CB7}"/>
      </w:docPartPr>
      <w:docPartBody>
        <w:p w:rsidR="003F6ED7" w:rsidRDefault="003F6ED7">
          <w:r w:rsidRPr="002F3AE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ED1"/>
    <w:rsid w:val="002500C0"/>
    <w:rsid w:val="003F6ED7"/>
    <w:rsid w:val="00756AD8"/>
    <w:rsid w:val="00C73DFF"/>
    <w:rsid w:val="00D7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6ED7"/>
    <w:rPr>
      <w:color w:val="808080"/>
    </w:rPr>
  </w:style>
  <w:style w:type="paragraph" w:customStyle="1" w:styleId="0CE02062475546ADA3C357240399AC59">
    <w:name w:val="0CE02062475546ADA3C357240399AC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LK ROW">
      <a:dk1>
        <a:sysClr val="windowText" lastClr="000000"/>
      </a:dk1>
      <a:lt1>
        <a:sysClr val="window" lastClr="FFFFFF"/>
      </a:lt1>
      <a:dk2>
        <a:srgbClr val="0069A6"/>
      </a:dk2>
      <a:lt2>
        <a:srgbClr val="284398"/>
      </a:lt2>
      <a:accent1>
        <a:srgbClr val="2A8A88"/>
      </a:accent1>
      <a:accent2>
        <a:srgbClr val="98C21D"/>
      </a:accent2>
      <a:accent3>
        <a:srgbClr val="B31F29"/>
      </a:accent3>
      <a:accent4>
        <a:srgbClr val="FE9B00"/>
      </a:accent4>
      <a:accent5>
        <a:srgbClr val="FFD966"/>
      </a:accent5>
      <a:accent6>
        <a:srgbClr val="954F72"/>
      </a:accent6>
      <a:hlink>
        <a:srgbClr val="284398"/>
      </a:hlink>
      <a:folHlink>
        <a:srgbClr val="954F72"/>
      </a:folHlink>
    </a:clrScheme>
    <a:fontScheme name="Kohinoor LK ROW">
      <a:majorFont>
        <a:latin typeface="Kohinoor Bold"/>
        <a:ea typeface=""/>
        <a:cs typeface=""/>
      </a:majorFont>
      <a:minorFont>
        <a:latin typeface="Kohinoor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[Veröffentlichungsdatum]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2AF2C6-42DB-4009-B772-E11813D2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LK-ROW_Word-Vorlage.dotx</Template>
  <TotalTime>0</TotalTime>
  <Pages>6</Pages>
  <Words>250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 des Dokuments</vt:lpstr>
    </vt:vector>
  </TitlesOfParts>
  <Company>Landkreis Rotenburg (Wümme)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B3</dc:title>
  <dc:subject/>
  <dc:creator>Hüttner Brian</dc:creator>
  <cp:keywords/>
  <dc:description/>
  <cp:lastModifiedBy>Hüttner Brian</cp:lastModifiedBy>
  <cp:revision>5</cp:revision>
  <dcterms:created xsi:type="dcterms:W3CDTF">2026-05-15T09:24:00Z</dcterms:created>
  <dcterms:modified xsi:type="dcterms:W3CDTF">2026-06-03T07:34:00Z</dcterms:modified>
</cp:coreProperties>
</file>